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1C5473" w:rsidRPr="00902C22">
        <w:t>0</w:t>
      </w:r>
      <w:r w:rsidRPr="00902C22">
        <w:t>.</w:t>
      </w:r>
      <w:r w:rsidR="00902C22" w:rsidRPr="00902C22">
        <w:t>9</w:t>
      </w:r>
      <w:r w:rsidRPr="00902C22">
        <w:t>.</w:t>
      </w:r>
      <w:r w:rsidR="00923EB5" w:rsidRPr="00902C22">
        <w:t>0</w:t>
      </w:r>
      <w:r w:rsidRPr="00902C22">
        <w:t xml:space="preserve"> </w:t>
      </w:r>
      <w:r w:rsidRPr="00902C22">
        <w:rPr>
          <w:sz w:val="32"/>
        </w:rPr>
        <w:t>(</w:t>
      </w:r>
      <w:r w:rsidR="001C5473" w:rsidRPr="00902C22">
        <w:rPr>
          <w:sz w:val="32"/>
        </w:rPr>
        <w:t>201</w:t>
      </w:r>
      <w:r w:rsidR="00902C22" w:rsidRPr="00902C22">
        <w:rPr>
          <w:sz w:val="32"/>
        </w:rPr>
        <w:t>9</w:t>
      </w:r>
      <w:r w:rsidRPr="00902C22">
        <w:rPr>
          <w:sz w:val="32"/>
        </w:rPr>
        <w:t>-</w:t>
      </w:r>
      <w:r w:rsidR="004302C6" w:rsidRPr="00902C22">
        <w:rPr>
          <w:sz w:val="32"/>
        </w:rPr>
        <w:t>0</w:t>
      </w:r>
      <w:r w:rsidR="00902C22" w:rsidRPr="00902C22">
        <w:rPr>
          <w:sz w:val="32"/>
        </w:rPr>
        <w:t>7</w:t>
      </w:r>
      <w:r w:rsidRPr="00902C22">
        <w:rPr>
          <w:sz w:val="32"/>
        </w:rPr>
        <w:t>)</w:t>
      </w:r>
    </w:p>
    <w:p w:rsidR="00E8629F" w:rsidRPr="00902C22" w:rsidRDefault="00E8629F">
      <w:pPr>
        <w:pStyle w:val="ZB"/>
        <w:framePr w:wrap="notBeside"/>
      </w:pPr>
      <w:r w:rsidRPr="00902C22">
        <w:t>Technical Report</w:t>
      </w:r>
    </w:p>
    <w:p w:rsidR="00E8629F" w:rsidRPr="00902C22" w:rsidRDefault="00E8629F">
      <w:pPr>
        <w:pStyle w:val="ZT"/>
        <w:framePr w:wrap="notBeside"/>
      </w:pPr>
      <w:r w:rsidRPr="00902C22">
        <w:t>3rd Generation Partnership Project;</w:t>
      </w:r>
    </w:p>
    <w:p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r w:rsidR="000266A0" w:rsidRPr="00902C22">
        <w:rPr>
          <w:rStyle w:val="ZGSM"/>
        </w:rPr>
        <w:t>1</w:t>
      </w:r>
      <w:r w:rsidR="0005279F" w:rsidRPr="00902C22">
        <w:rPr>
          <w:rStyle w:val="ZGSM"/>
        </w:rPr>
        <w:t>6</w:t>
      </w:r>
      <w:r w:rsidR="00E8629F" w:rsidRPr="00902C22">
        <w:t>)</w:t>
      </w:r>
    </w:p>
    <w:p w:rsidR="00A20628" w:rsidRPr="00902C22" w:rsidRDefault="00833D20" w:rsidP="00A20628">
      <w:pPr>
        <w:pStyle w:val="ZU"/>
        <w:framePr w:h="4929" w:hRule="exact" w:wrap="notBeside"/>
        <w:tabs>
          <w:tab w:val="right" w:pos="10206"/>
        </w:tabs>
        <w:jc w:val="left"/>
      </w:pPr>
      <w:r w:rsidRPr="00902C22">
        <w:rPr>
          <w:i/>
          <w:lang w:eastAsia="en-GB"/>
        </w:rPr>
        <w:drawing>
          <wp:inline distT="0" distB="0" distL="0" distR="0">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902C22">
        <w:rPr>
          <w:color w:val="0000FF"/>
        </w:rPr>
        <w:tab/>
      </w:r>
      <w:r w:rsidRPr="00902C22">
        <w:rPr>
          <w:lang w:eastAsia="en-GB"/>
        </w:rPr>
        <w:drawing>
          <wp:inline distT="0" distB="0" distL="0" distR="0">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155" cy="953770"/>
                    </a:xfrm>
                    <a:prstGeom prst="rect">
                      <a:avLst/>
                    </a:prstGeom>
                    <a:noFill/>
                    <a:ln>
                      <a:noFill/>
                    </a:ln>
                  </pic:spPr>
                </pic:pic>
              </a:graphicData>
            </a:graphic>
          </wp:inline>
        </w:drawing>
      </w:r>
    </w:p>
    <w:p w:rsidR="00A20628" w:rsidRPr="00902C22" w:rsidRDefault="00A20628" w:rsidP="00A20628">
      <w:pPr>
        <w:pStyle w:val="ZU"/>
        <w:framePr w:h="4929" w:hRule="exact" w:wrap="notBeside"/>
        <w:tabs>
          <w:tab w:val="right" w:pos="10206"/>
        </w:tabs>
        <w:jc w:val="left"/>
      </w:pPr>
    </w:p>
    <w:p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 Publications Offices.</w:t>
      </w:r>
    </w:p>
    <w:p w:rsidR="00E8629F" w:rsidRPr="00902C22" w:rsidRDefault="00E8629F">
      <w:pPr>
        <w:pStyle w:val="ZV"/>
        <w:framePr w:wrap="notBeside"/>
      </w:pPr>
    </w:p>
    <w:p w:rsidR="00E8629F" w:rsidRPr="00902C22" w:rsidRDefault="00E8629F"/>
    <w:bookmarkEnd w:id="0"/>
    <w:p w:rsidR="00E8629F" w:rsidRPr="00902C22" w:rsidRDefault="00E8629F">
      <w:pPr>
        <w:sectPr w:rsidR="00E8629F" w:rsidRPr="00902C22">
          <w:footerReference w:type="default" r:id="rId11"/>
          <w:footnotePr>
            <w:numRestart w:val="eachSect"/>
          </w:footnotePr>
          <w:pgSz w:w="11907" w:h="16840"/>
          <w:pgMar w:top="2268" w:right="851" w:bottom="10773" w:left="851" w:header="0" w:footer="0" w:gutter="0"/>
          <w:cols w:space="720"/>
        </w:sectPr>
      </w:pPr>
    </w:p>
    <w:p w:rsidR="00E8629F" w:rsidRPr="00902C22" w:rsidRDefault="00E8629F">
      <w:bookmarkStart w:id="1" w:name="page2"/>
    </w:p>
    <w:p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rsidR="00E8629F" w:rsidRPr="00902C22" w:rsidRDefault="00E8629F"/>
    <w:p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rsidR="00E8629F" w:rsidRPr="00902C22" w:rsidRDefault="00E8629F">
      <w:pPr>
        <w:pStyle w:val="FP"/>
        <w:framePr w:wrap="notBeside" w:hAnchor="margin" w:yAlign="center"/>
        <w:pBdr>
          <w:bottom w:val="single" w:sz="6" w:space="1" w:color="auto"/>
        </w:pBdr>
        <w:ind w:left="2835" w:right="2835"/>
        <w:jc w:val="center"/>
      </w:pPr>
      <w:r w:rsidRPr="00902C22">
        <w:t>Postal address</w:t>
      </w:r>
    </w:p>
    <w:p w:rsidR="00E8629F" w:rsidRPr="00902C22" w:rsidRDefault="00E8629F">
      <w:pPr>
        <w:pStyle w:val="FP"/>
        <w:framePr w:wrap="notBeside" w:hAnchor="margin" w:yAlign="center"/>
        <w:ind w:left="2835" w:right="2835"/>
        <w:jc w:val="center"/>
        <w:rPr>
          <w:rFonts w:ascii="Arial" w:hAnsi="Arial"/>
          <w:sz w:val="18"/>
        </w:rPr>
      </w:pPr>
    </w:p>
    <w:p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rsidR="00E8629F" w:rsidRPr="00902C22" w:rsidRDefault="00E8629F">
      <w:pPr>
        <w:pStyle w:val="FP"/>
        <w:framePr w:wrap="notBeside" w:hAnchor="margin" w:yAlign="center"/>
        <w:ind w:left="2835" w:right="2835"/>
        <w:jc w:val="center"/>
        <w:rPr>
          <w:rFonts w:ascii="Arial" w:hAnsi="Arial"/>
          <w:noProof/>
          <w:sz w:val="18"/>
        </w:rPr>
      </w:pPr>
      <w:r w:rsidRPr="00902C22">
        <w:rPr>
          <w:rFonts w:ascii="Arial" w:hAnsi="Arial"/>
          <w:noProof/>
          <w:sz w:val="18"/>
        </w:rPr>
        <w:t>650 Route des Lucioles - Sophia Antipolis</w:t>
      </w:r>
    </w:p>
    <w:p w:rsidR="00E8629F" w:rsidRPr="00902C22" w:rsidRDefault="00E8629F">
      <w:pPr>
        <w:pStyle w:val="FP"/>
        <w:framePr w:wrap="notBeside" w:hAnchor="margin" w:yAlign="center"/>
        <w:ind w:left="2835" w:right="2835"/>
        <w:jc w:val="center"/>
        <w:rPr>
          <w:rFonts w:ascii="Arial" w:hAnsi="Arial"/>
          <w:noProof/>
          <w:sz w:val="18"/>
        </w:rPr>
      </w:pPr>
      <w:r w:rsidRPr="00902C22">
        <w:rPr>
          <w:rFonts w:ascii="Arial" w:hAnsi="Arial"/>
          <w:noProof/>
          <w:sz w:val="18"/>
        </w:rPr>
        <w:t>Valbonne - FRANCE</w:t>
      </w:r>
    </w:p>
    <w:p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rsidR="00E8629F" w:rsidRPr="00902C22" w:rsidRDefault="00E8629F"/>
    <w:p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rsidR="00E8629F" w:rsidRPr="00902C22" w:rsidRDefault="00E8629F">
      <w:pPr>
        <w:pStyle w:val="FP"/>
        <w:framePr w:h="3057" w:hRule="exact" w:wrap="notBeside" w:vAnchor="page" w:hAnchor="margin" w:y="12605"/>
        <w:jc w:val="center"/>
        <w:rPr>
          <w:noProof/>
        </w:rPr>
      </w:pPr>
    </w:p>
    <w:p w:rsidR="00E8629F" w:rsidRPr="00902C22" w:rsidRDefault="00E8629F">
      <w:pPr>
        <w:pStyle w:val="FP"/>
        <w:framePr w:h="3057" w:hRule="exact" w:wrap="notBeside" w:vAnchor="page" w:hAnchor="margin" w:y="12605"/>
        <w:jc w:val="center"/>
        <w:rPr>
          <w:noProof/>
          <w:sz w:val="18"/>
        </w:rPr>
      </w:pPr>
      <w:r w:rsidRPr="00902C22">
        <w:rPr>
          <w:noProof/>
          <w:sz w:val="18"/>
        </w:rPr>
        <w:t>© 20</w:t>
      </w:r>
      <w:r w:rsidR="00214FBD" w:rsidRPr="00902C22">
        <w:rPr>
          <w:noProof/>
          <w:sz w:val="18"/>
        </w:rPr>
        <w:t>1</w:t>
      </w:r>
      <w:r w:rsidR="00902C22">
        <w:rPr>
          <w:noProof/>
          <w:sz w:val="18"/>
        </w:rPr>
        <w:t>9</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2" w:name="copyrightaddon"/>
      <w:bookmarkEnd w:id="2"/>
    </w:p>
    <w:p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rsidR="00983910" w:rsidRPr="00902C22" w:rsidRDefault="00983910">
      <w:pPr>
        <w:pStyle w:val="FP"/>
        <w:framePr w:h="3057" w:hRule="exact" w:wrap="notBeside" w:vAnchor="page" w:hAnchor="margin" w:y="12605"/>
        <w:rPr>
          <w:noProof/>
          <w:sz w:val="18"/>
        </w:rPr>
      </w:pPr>
    </w:p>
    <w:p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rsidR="00E8629F" w:rsidRPr="00902C22" w:rsidRDefault="00E8629F"/>
    <w:bookmarkEnd w:id="1"/>
    <w:p w:rsidR="00E8629F" w:rsidRPr="00902C22" w:rsidRDefault="00E8629F">
      <w:pPr>
        <w:pStyle w:val="TT"/>
      </w:pPr>
      <w:r w:rsidRPr="00902C22">
        <w:br w:type="page"/>
        <w:t>Contents</w:t>
      </w:r>
    </w:p>
    <w:bookmarkStart w:id="3" w:name="_GoBack"/>
    <w:p w:rsidR="00902C22" w:rsidRDefault="00902C2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_Toc14111214 \h </w:instrText>
      </w:r>
      <w:r>
        <w:fldChar w:fldCharType="separate"/>
      </w:r>
      <w:r>
        <w:t>5</w:t>
      </w:r>
      <w:r>
        <w:fldChar w:fldCharType="end"/>
      </w:r>
    </w:p>
    <w:p w:rsidR="00902C22" w:rsidRDefault="00902C2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_Toc14111215 \h </w:instrText>
      </w:r>
      <w:r>
        <w:fldChar w:fldCharType="separate"/>
      </w:r>
      <w:r>
        <w:t>6</w:t>
      </w:r>
      <w:r>
        <w:fldChar w:fldCharType="end"/>
      </w:r>
    </w:p>
    <w:p w:rsidR="00902C22" w:rsidRDefault="00902C2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_Toc14111216 \h </w:instrText>
      </w:r>
      <w:r>
        <w:fldChar w:fldCharType="separate"/>
      </w:r>
      <w:r>
        <w:t>6</w:t>
      </w:r>
      <w:r>
        <w:fldChar w:fldCharType="end"/>
      </w:r>
    </w:p>
    <w:p w:rsidR="00902C22" w:rsidRDefault="00902C2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_Toc14111217 \h </w:instrText>
      </w:r>
      <w:r>
        <w:fldChar w:fldCharType="separate"/>
      </w:r>
      <w:r>
        <w:t>6</w:t>
      </w:r>
      <w:r>
        <w:fldChar w:fldCharType="end"/>
      </w:r>
    </w:p>
    <w:p w:rsidR="00902C22" w:rsidRDefault="00902C2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_Toc14111218 \h </w:instrText>
      </w:r>
      <w:r>
        <w:fldChar w:fldCharType="separate"/>
      </w:r>
      <w:r>
        <w:t>6</w:t>
      </w:r>
      <w:r>
        <w:fldChar w:fldCharType="end"/>
      </w:r>
    </w:p>
    <w:p w:rsidR="00902C22" w:rsidRDefault="00902C2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_Toc14111219 \h </w:instrText>
      </w:r>
      <w:r>
        <w:fldChar w:fldCharType="separate"/>
      </w:r>
      <w:r>
        <w:t>7</w:t>
      </w:r>
      <w:r>
        <w:fldChar w:fldCharType="end"/>
      </w:r>
    </w:p>
    <w:p w:rsidR="00902C22" w:rsidRDefault="00902C2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_Toc14111220 \h </w:instrText>
      </w:r>
      <w:r>
        <w:fldChar w:fldCharType="separate"/>
      </w:r>
      <w:r>
        <w:t>7</w:t>
      </w:r>
      <w:r>
        <w:fldChar w:fldCharType="end"/>
      </w:r>
    </w:p>
    <w:p w:rsidR="00902C22" w:rsidRDefault="00902C2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_Toc14111221 \h </w:instrText>
      </w:r>
      <w:r>
        <w:fldChar w:fldCharType="separate"/>
      </w:r>
      <w:r>
        <w:t>7</w:t>
      </w:r>
      <w:r>
        <w:fldChar w:fldCharType="end"/>
      </w:r>
    </w:p>
    <w:p w:rsidR="00902C22" w:rsidRDefault="00902C22">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Satellite and terrestrial access networks within a PLMN</w:t>
      </w:r>
      <w:r>
        <w:tab/>
      </w:r>
      <w:r>
        <w:fldChar w:fldCharType="begin" w:fldLock="1"/>
      </w:r>
      <w:r>
        <w:instrText xml:space="preserve"> PAGEREF _Toc14111222 \h </w:instrText>
      </w:r>
      <w:r>
        <w:fldChar w:fldCharType="separate"/>
      </w:r>
      <w:r>
        <w:t>7</w:t>
      </w:r>
      <w:r>
        <w:fldChar w:fldCharType="end"/>
      </w:r>
    </w:p>
    <w:p w:rsidR="00902C22" w:rsidRDefault="00902C22">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PLMNs with shared satellite access</w:t>
      </w:r>
      <w:r>
        <w:tab/>
      </w:r>
      <w:r>
        <w:fldChar w:fldCharType="begin" w:fldLock="1"/>
      </w:r>
      <w:r>
        <w:instrText xml:space="preserve"> PAGEREF _Toc14111223 \h </w:instrText>
      </w:r>
      <w:r>
        <w:fldChar w:fldCharType="separate"/>
      </w:r>
      <w:r>
        <w:t>7</w:t>
      </w:r>
      <w:r>
        <w:fldChar w:fldCharType="end"/>
      </w:r>
    </w:p>
    <w:p w:rsidR="00902C22" w:rsidRDefault="00902C22">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_Toc14111224 \h </w:instrText>
      </w:r>
      <w:r>
        <w:fldChar w:fldCharType="separate"/>
      </w:r>
      <w:r>
        <w:t>8</w:t>
      </w:r>
      <w:r>
        <w:fldChar w:fldCharType="end"/>
      </w:r>
    </w:p>
    <w:p w:rsidR="00902C22" w:rsidRDefault="00902C2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rPr>
        <w:tab/>
      </w:r>
      <w:r>
        <w:rPr>
          <w:lang w:eastAsia="zh-CN"/>
        </w:rPr>
        <w:t>Satellite backhaul scenario</w:t>
      </w:r>
      <w:r>
        <w:tab/>
      </w:r>
      <w:r>
        <w:fldChar w:fldCharType="begin" w:fldLock="1"/>
      </w:r>
      <w:r>
        <w:instrText xml:space="preserve"> PAGEREF _Toc14111225 \h </w:instrText>
      </w:r>
      <w:r>
        <w:fldChar w:fldCharType="separate"/>
      </w:r>
      <w:r>
        <w:t>9</w:t>
      </w:r>
      <w:r>
        <w:fldChar w:fldCharType="end"/>
      </w:r>
    </w:p>
    <w:p w:rsidR="00902C22" w:rsidRDefault="00902C2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rPr>
          <w:lang w:eastAsia="zh-CN"/>
        </w:rPr>
        <w:t>Architectural assumptions</w:t>
      </w:r>
      <w:r>
        <w:tab/>
      </w:r>
      <w:r>
        <w:fldChar w:fldCharType="begin" w:fldLock="1"/>
      </w:r>
      <w:r>
        <w:instrText xml:space="preserve"> PAGEREF _Toc14111226 \h </w:instrText>
      </w:r>
      <w:r>
        <w:fldChar w:fldCharType="separate"/>
      </w:r>
      <w:r>
        <w:t>9</w:t>
      </w:r>
      <w:r>
        <w:fldChar w:fldCharType="end"/>
      </w:r>
    </w:p>
    <w:p w:rsidR="00902C22" w:rsidRDefault="00902C2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_Toc14111227 \h </w:instrText>
      </w:r>
      <w:r>
        <w:fldChar w:fldCharType="separate"/>
      </w:r>
      <w:r>
        <w:t>10</w:t>
      </w:r>
      <w:r>
        <w:fldChar w:fldCharType="end"/>
      </w:r>
    </w:p>
    <w:p w:rsidR="00902C22" w:rsidRDefault="00902C2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_Toc14111228 \h </w:instrText>
      </w:r>
      <w:r>
        <w:fldChar w:fldCharType="separate"/>
      </w:r>
      <w:r>
        <w:t>10</w:t>
      </w:r>
      <w:r>
        <w:fldChar w:fldCharType="end"/>
      </w:r>
    </w:p>
    <w:p w:rsidR="00902C22" w:rsidRDefault="00902C22">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_Toc14111229 \h </w:instrText>
      </w:r>
      <w:r>
        <w:fldChar w:fldCharType="separate"/>
      </w:r>
      <w:r>
        <w:t>10</w:t>
      </w:r>
      <w:r>
        <w:fldChar w:fldCharType="end"/>
      </w:r>
    </w:p>
    <w:p w:rsidR="00902C22" w:rsidRDefault="00902C2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Key Issue #2: Mobility Management with moving satellite coverage areas</w:t>
      </w:r>
      <w:r>
        <w:tab/>
      </w:r>
      <w:r>
        <w:fldChar w:fldCharType="begin" w:fldLock="1"/>
      </w:r>
      <w:r>
        <w:instrText xml:space="preserve"> PAGEREF _Toc14111230 \h </w:instrText>
      </w:r>
      <w:r>
        <w:fldChar w:fldCharType="separate"/>
      </w:r>
      <w:r>
        <w:t>10</w:t>
      </w:r>
      <w:r>
        <w:fldChar w:fldCharType="end"/>
      </w:r>
    </w:p>
    <w:p w:rsidR="00902C22" w:rsidRDefault="00902C2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_Toc14111231 \h </w:instrText>
      </w:r>
      <w:r>
        <w:fldChar w:fldCharType="separate"/>
      </w:r>
      <w:r>
        <w:t>10</w:t>
      </w:r>
      <w:r>
        <w:fldChar w:fldCharType="end"/>
      </w:r>
    </w:p>
    <w:p w:rsidR="00902C22" w:rsidRDefault="00902C2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_Toc14111232 \h </w:instrText>
      </w:r>
      <w:r>
        <w:fldChar w:fldCharType="separate"/>
      </w:r>
      <w:r>
        <w:t>11</w:t>
      </w:r>
      <w:r>
        <w:fldChar w:fldCharType="end"/>
      </w:r>
    </w:p>
    <w:p w:rsidR="00902C22" w:rsidRDefault="00902C2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_Toc14111233 \h </w:instrText>
      </w:r>
      <w:r>
        <w:fldChar w:fldCharType="separate"/>
      </w:r>
      <w:r>
        <w:t>11</w:t>
      </w:r>
      <w:r>
        <w:fldChar w:fldCharType="end"/>
      </w:r>
    </w:p>
    <w:p w:rsidR="00902C22" w:rsidRDefault="00902C2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ko-KR"/>
        </w:rPr>
        <w:t>Key Issue #4: QoS with satellite access</w:t>
      </w:r>
      <w:r>
        <w:tab/>
      </w:r>
      <w:r>
        <w:fldChar w:fldCharType="begin" w:fldLock="1"/>
      </w:r>
      <w:r>
        <w:instrText xml:space="preserve"> PAGEREF _Toc14111234 \h </w:instrText>
      </w:r>
      <w:r>
        <w:fldChar w:fldCharType="separate"/>
      </w:r>
      <w:r>
        <w:t>11</w:t>
      </w:r>
      <w:r>
        <w:fldChar w:fldCharType="end"/>
      </w:r>
    </w:p>
    <w:p w:rsidR="00902C22" w:rsidRDefault="00902C2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_Toc14111235 \h </w:instrText>
      </w:r>
      <w:r>
        <w:fldChar w:fldCharType="separate"/>
      </w:r>
      <w:r>
        <w:t>11</w:t>
      </w:r>
      <w:r>
        <w:fldChar w:fldCharType="end"/>
      </w:r>
    </w:p>
    <w:p w:rsidR="00902C22" w:rsidRDefault="00902C2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ko-KR"/>
        </w:rPr>
        <w:t>Key Issue #5: QoS with satellite backhaul</w:t>
      </w:r>
      <w:r>
        <w:tab/>
      </w:r>
      <w:r>
        <w:fldChar w:fldCharType="begin" w:fldLock="1"/>
      </w:r>
      <w:r>
        <w:instrText xml:space="preserve"> PAGEREF _Toc14111236 \h </w:instrText>
      </w:r>
      <w:r>
        <w:fldChar w:fldCharType="separate"/>
      </w:r>
      <w:r>
        <w:t>11</w:t>
      </w:r>
      <w:r>
        <w:fldChar w:fldCharType="end"/>
      </w:r>
    </w:p>
    <w:p w:rsidR="00902C22" w:rsidRDefault="00902C22">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_Toc14111237 \h </w:instrText>
      </w:r>
      <w:r>
        <w:fldChar w:fldCharType="separate"/>
      </w:r>
      <w:r>
        <w:t>11</w:t>
      </w:r>
      <w:r>
        <w:fldChar w:fldCharType="end"/>
      </w:r>
    </w:p>
    <w:p w:rsidR="00902C22" w:rsidRDefault="00902C22">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Key Issue #6: RAN mobility with NGSO regenerative-based satellite access</w:t>
      </w:r>
      <w:r>
        <w:tab/>
      </w:r>
      <w:r>
        <w:fldChar w:fldCharType="begin" w:fldLock="1"/>
      </w:r>
      <w:r>
        <w:instrText xml:space="preserve"> PAGEREF _Toc14111238 \h </w:instrText>
      </w:r>
      <w:r>
        <w:fldChar w:fldCharType="separate"/>
      </w:r>
      <w:r>
        <w:t>12</w:t>
      </w:r>
      <w:r>
        <w:fldChar w:fldCharType="end"/>
      </w:r>
    </w:p>
    <w:p w:rsidR="00902C22" w:rsidRDefault="00902C22">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_Toc14111239 \h </w:instrText>
      </w:r>
      <w:r>
        <w:fldChar w:fldCharType="separate"/>
      </w:r>
      <w:r>
        <w:t>12</w:t>
      </w:r>
      <w:r>
        <w:fldChar w:fldCharType="end"/>
      </w:r>
    </w:p>
    <w:p w:rsidR="00902C22" w:rsidRDefault="00902C22">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ko-KR"/>
        </w:rPr>
        <w:t>Key Issue #7: Multi connectivity with satellite access</w:t>
      </w:r>
      <w:r>
        <w:tab/>
      </w:r>
      <w:r>
        <w:fldChar w:fldCharType="begin" w:fldLock="1"/>
      </w:r>
      <w:r>
        <w:instrText xml:space="preserve"> PAGEREF _Toc14111240 \h </w:instrText>
      </w:r>
      <w:r>
        <w:fldChar w:fldCharType="separate"/>
      </w:r>
      <w:r>
        <w:t>12</w:t>
      </w:r>
      <w:r>
        <w:fldChar w:fldCharType="end"/>
      </w:r>
    </w:p>
    <w:p w:rsidR="00902C22" w:rsidRDefault="00902C22">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_Toc14111241 \h </w:instrText>
      </w:r>
      <w:r>
        <w:fldChar w:fldCharType="separate"/>
      </w:r>
      <w:r>
        <w:t>12</w:t>
      </w:r>
      <w:r>
        <w:fldChar w:fldCharType="end"/>
      </w:r>
    </w:p>
    <w:p w:rsidR="00902C22" w:rsidRDefault="00902C22">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ko-KR"/>
        </w:rPr>
        <w:t>Key Issue #8: The role of satellite link in content distribution towards the edge</w:t>
      </w:r>
      <w:r>
        <w:tab/>
      </w:r>
      <w:r>
        <w:fldChar w:fldCharType="begin" w:fldLock="1"/>
      </w:r>
      <w:r>
        <w:instrText xml:space="preserve"> PAGEREF _Toc14111242 \h </w:instrText>
      </w:r>
      <w:r>
        <w:fldChar w:fldCharType="separate"/>
      </w:r>
      <w:r>
        <w:t>13</w:t>
      </w:r>
      <w:r>
        <w:fldChar w:fldCharType="end"/>
      </w:r>
    </w:p>
    <w:p w:rsidR="00902C22" w:rsidRDefault="00902C22">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_Toc14111243 \h </w:instrText>
      </w:r>
      <w:r>
        <w:fldChar w:fldCharType="separate"/>
      </w:r>
      <w:r>
        <w:t>13</w:t>
      </w:r>
      <w:r>
        <w:fldChar w:fldCharType="end"/>
      </w:r>
    </w:p>
    <w:p w:rsidR="00902C22" w:rsidRDefault="00902C22">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rPr>
        <w:tab/>
      </w:r>
      <w:r>
        <w:rPr>
          <w:lang w:eastAsia="ko-KR"/>
        </w:rPr>
        <w:t>Key Issue #9: Multi connectivity with hybrid satellite/terrestrial backhaul</w:t>
      </w:r>
      <w:r>
        <w:tab/>
      </w:r>
      <w:r>
        <w:fldChar w:fldCharType="begin" w:fldLock="1"/>
      </w:r>
      <w:r>
        <w:instrText xml:space="preserve"> PAGEREF _Toc14111244 \h </w:instrText>
      </w:r>
      <w:r>
        <w:fldChar w:fldCharType="separate"/>
      </w:r>
      <w:r>
        <w:t>13</w:t>
      </w:r>
      <w:r>
        <w:fldChar w:fldCharType="end"/>
      </w:r>
    </w:p>
    <w:p w:rsidR="00902C22" w:rsidRDefault="00902C22">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_Toc14111245 \h </w:instrText>
      </w:r>
      <w:r>
        <w:fldChar w:fldCharType="separate"/>
      </w:r>
      <w:r>
        <w:t>13</w:t>
      </w:r>
      <w:r>
        <w:fldChar w:fldCharType="end"/>
      </w:r>
    </w:p>
    <w:p w:rsidR="00902C22" w:rsidRDefault="00902C2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_Toc14111246 \h </w:instrText>
      </w:r>
      <w:r>
        <w:fldChar w:fldCharType="separate"/>
      </w:r>
      <w:r>
        <w:t>14</w:t>
      </w:r>
      <w:r>
        <w:fldChar w:fldCharType="end"/>
      </w:r>
    </w:p>
    <w:p w:rsidR="00902C22" w:rsidRDefault="00902C2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_Toc14111247 \h </w:instrText>
      </w:r>
      <w:r>
        <w:fldChar w:fldCharType="separate"/>
      </w:r>
      <w:r>
        <w:t>14</w:t>
      </w:r>
      <w:r>
        <w:fldChar w:fldCharType="end"/>
      </w:r>
    </w:p>
    <w:p w:rsidR="00902C22" w:rsidRDefault="00902C2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_Toc14111248 \h </w:instrText>
      </w:r>
      <w:r>
        <w:fldChar w:fldCharType="separate"/>
      </w:r>
      <w:r>
        <w:t>14</w:t>
      </w:r>
      <w:r>
        <w:fldChar w:fldCharType="end"/>
      </w:r>
    </w:p>
    <w:p w:rsidR="00902C22" w:rsidRDefault="00902C2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_Toc14111249 \h </w:instrText>
      </w:r>
      <w:r>
        <w:fldChar w:fldCharType="separate"/>
      </w:r>
      <w:r>
        <w:t>15</w:t>
      </w:r>
      <w:r>
        <w:fldChar w:fldCharType="end"/>
      </w:r>
    </w:p>
    <w:p w:rsidR="00902C22" w:rsidRDefault="00902C2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_Toc14111250 \h </w:instrText>
      </w:r>
      <w:r>
        <w:fldChar w:fldCharType="separate"/>
      </w:r>
      <w:r>
        <w:t>16</w:t>
      </w:r>
      <w:r>
        <w:fldChar w:fldCharType="end"/>
      </w:r>
    </w:p>
    <w:p w:rsidR="00902C22" w:rsidRDefault="00902C2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_Toc14111251 \h </w:instrText>
      </w:r>
      <w:r>
        <w:fldChar w:fldCharType="separate"/>
      </w:r>
      <w:r>
        <w:t>16</w:t>
      </w:r>
      <w:r>
        <w:fldChar w:fldCharType="end"/>
      </w:r>
    </w:p>
    <w:p w:rsidR="00902C22" w:rsidRDefault="00902C2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_Toc14111252 \h </w:instrText>
      </w:r>
      <w:r>
        <w:fldChar w:fldCharType="separate"/>
      </w:r>
      <w:r>
        <w:t>16</w:t>
      </w:r>
      <w:r>
        <w:fldChar w:fldCharType="end"/>
      </w:r>
    </w:p>
    <w:p w:rsidR="00902C22" w:rsidRDefault="00902C2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_Toc14111253 \h </w:instrText>
      </w:r>
      <w:r>
        <w:fldChar w:fldCharType="separate"/>
      </w:r>
      <w:r>
        <w:t>16</w:t>
      </w:r>
      <w:r>
        <w:fldChar w:fldCharType="end"/>
      </w:r>
    </w:p>
    <w:p w:rsidR="00902C22" w:rsidRDefault="00902C2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_Toc14111254 \h </w:instrText>
      </w:r>
      <w:r>
        <w:fldChar w:fldCharType="separate"/>
      </w:r>
      <w:r>
        <w:t>17</w:t>
      </w:r>
      <w:r>
        <w:fldChar w:fldCharType="end"/>
      </w:r>
    </w:p>
    <w:p w:rsidR="00902C22" w:rsidRDefault="00902C2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_Toc14111255 \h </w:instrText>
      </w:r>
      <w:r>
        <w:fldChar w:fldCharType="separate"/>
      </w:r>
      <w:r>
        <w:t>18</w:t>
      </w:r>
      <w:r>
        <w:fldChar w:fldCharType="end"/>
      </w:r>
    </w:p>
    <w:p w:rsidR="00902C22" w:rsidRDefault="00902C2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_Toc14111256 \h </w:instrText>
      </w:r>
      <w:r>
        <w:fldChar w:fldCharType="separate"/>
      </w:r>
      <w:r>
        <w:t>19</w:t>
      </w:r>
      <w:r>
        <w:fldChar w:fldCharType="end"/>
      </w:r>
    </w:p>
    <w:p w:rsidR="00902C22" w:rsidRDefault="00902C2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_Toc14111257 \h </w:instrText>
      </w:r>
      <w:r>
        <w:fldChar w:fldCharType="separate"/>
      </w:r>
      <w:r>
        <w:t>19</w:t>
      </w:r>
      <w:r>
        <w:fldChar w:fldCharType="end"/>
      </w:r>
    </w:p>
    <w:p w:rsidR="00902C22" w:rsidRDefault="00902C2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_Toc14111258 \h </w:instrText>
      </w:r>
      <w:r>
        <w:fldChar w:fldCharType="separate"/>
      </w:r>
      <w:r>
        <w:t>19</w:t>
      </w:r>
      <w:r>
        <w:fldChar w:fldCharType="end"/>
      </w:r>
    </w:p>
    <w:p w:rsidR="00902C22" w:rsidRDefault="00902C2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_Toc14111259 \h </w:instrText>
      </w:r>
      <w:r>
        <w:fldChar w:fldCharType="separate"/>
      </w:r>
      <w:r>
        <w:t>20</w:t>
      </w:r>
      <w:r>
        <w:fldChar w:fldCharType="end"/>
      </w:r>
    </w:p>
    <w:p w:rsidR="00902C22" w:rsidRDefault="00902C2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_Toc14111260 \h </w:instrText>
      </w:r>
      <w:r>
        <w:fldChar w:fldCharType="separate"/>
      </w:r>
      <w:r>
        <w:t>23</w:t>
      </w:r>
      <w:r>
        <w:fldChar w:fldCharType="end"/>
      </w:r>
    </w:p>
    <w:p w:rsidR="00902C22" w:rsidRDefault="00902C2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_Toc14111261 \h </w:instrText>
      </w:r>
      <w:r>
        <w:fldChar w:fldCharType="separate"/>
      </w:r>
      <w:r>
        <w:t>23</w:t>
      </w:r>
      <w:r>
        <w:fldChar w:fldCharType="end"/>
      </w:r>
    </w:p>
    <w:p w:rsidR="00902C22" w:rsidRDefault="00902C2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for Key Issue #7: </w:t>
      </w:r>
      <w:r>
        <w:rPr>
          <w:lang w:eastAsia="zh-CN"/>
        </w:rPr>
        <w:t>Support of UP path switch between</w:t>
      </w:r>
      <w:r>
        <w:t xml:space="preserve"> SAT RAN and TER RAN</w:t>
      </w:r>
      <w:r>
        <w:tab/>
      </w:r>
      <w:r>
        <w:fldChar w:fldCharType="begin" w:fldLock="1"/>
      </w:r>
      <w:r>
        <w:instrText xml:space="preserve"> PAGEREF _Toc14111262 \h </w:instrText>
      </w:r>
      <w:r>
        <w:fldChar w:fldCharType="separate"/>
      </w:r>
      <w:r>
        <w:t>23</w:t>
      </w:r>
      <w:r>
        <w:fldChar w:fldCharType="end"/>
      </w:r>
    </w:p>
    <w:p w:rsidR="00902C22" w:rsidRDefault="00902C22">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_Toc14111263 \h </w:instrText>
      </w:r>
      <w:r>
        <w:fldChar w:fldCharType="separate"/>
      </w:r>
      <w:r>
        <w:t>23</w:t>
      </w:r>
      <w:r>
        <w:fldChar w:fldCharType="end"/>
      </w:r>
    </w:p>
    <w:p w:rsidR="00902C22" w:rsidRDefault="00902C22">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_Toc14111264 \h </w:instrText>
      </w:r>
      <w:r>
        <w:fldChar w:fldCharType="separate"/>
      </w:r>
      <w:r>
        <w:t>24</w:t>
      </w:r>
      <w:r>
        <w:fldChar w:fldCharType="end"/>
      </w:r>
    </w:p>
    <w:p w:rsidR="00902C22" w:rsidRDefault="00902C2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zh-CN"/>
        </w:rPr>
        <w:t>Activating a MA-PDU session for path switching</w:t>
      </w:r>
      <w:r>
        <w:tab/>
      </w:r>
      <w:r>
        <w:fldChar w:fldCharType="begin" w:fldLock="1"/>
      </w:r>
      <w:r>
        <w:instrText xml:space="preserve"> PAGEREF _Toc14111265 \h </w:instrText>
      </w:r>
      <w:r>
        <w:fldChar w:fldCharType="separate"/>
      </w:r>
      <w:r>
        <w:t>24</w:t>
      </w:r>
      <w:r>
        <w:fldChar w:fldCharType="end"/>
      </w:r>
    </w:p>
    <w:p w:rsidR="00902C22" w:rsidRDefault="00902C2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_Toc14111266 \h </w:instrText>
      </w:r>
      <w:r>
        <w:fldChar w:fldCharType="separate"/>
      </w:r>
      <w:r>
        <w:t>25</w:t>
      </w:r>
      <w:r>
        <w:fldChar w:fldCharType="end"/>
      </w:r>
    </w:p>
    <w:p w:rsidR="00902C22" w:rsidRDefault="00902C22">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_Toc14111267 \h </w:instrText>
      </w:r>
      <w:r>
        <w:fldChar w:fldCharType="separate"/>
      </w:r>
      <w:r>
        <w:t>25</w:t>
      </w:r>
      <w:r>
        <w:fldChar w:fldCharType="end"/>
      </w:r>
    </w:p>
    <w:p w:rsidR="00902C22" w:rsidRDefault="00902C2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_Toc14111268 \h </w:instrText>
      </w:r>
      <w:r>
        <w:fldChar w:fldCharType="separate"/>
      </w:r>
      <w:r>
        <w:t>25</w:t>
      </w:r>
      <w:r>
        <w:fldChar w:fldCharType="end"/>
      </w:r>
    </w:p>
    <w:p w:rsidR="00902C22" w:rsidRDefault="00902C2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_Toc14111269 \h </w:instrText>
      </w:r>
      <w:r>
        <w:fldChar w:fldCharType="separate"/>
      </w:r>
      <w:r>
        <w:t>25</w:t>
      </w:r>
      <w:r>
        <w:fldChar w:fldCharType="end"/>
      </w:r>
    </w:p>
    <w:p w:rsidR="00902C22" w:rsidRDefault="00902C2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_Toc14111270 \h </w:instrText>
      </w:r>
      <w:r>
        <w:fldChar w:fldCharType="separate"/>
      </w:r>
      <w:r>
        <w:t>25</w:t>
      </w:r>
      <w:r>
        <w:fldChar w:fldCharType="end"/>
      </w:r>
    </w:p>
    <w:p w:rsidR="00902C22" w:rsidRDefault="00902C2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_Toc14111271 \h </w:instrText>
      </w:r>
      <w:r>
        <w:fldChar w:fldCharType="separate"/>
      </w:r>
      <w:r>
        <w:t>27</w:t>
      </w:r>
      <w:r>
        <w:fldChar w:fldCharType="end"/>
      </w:r>
    </w:p>
    <w:p w:rsidR="00902C22" w:rsidRDefault="00902C2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_Toc14111272 \h </w:instrText>
      </w:r>
      <w:r>
        <w:fldChar w:fldCharType="separate"/>
      </w:r>
      <w:r>
        <w:t>27</w:t>
      </w:r>
      <w:r>
        <w:fldChar w:fldCharType="end"/>
      </w:r>
    </w:p>
    <w:p w:rsidR="00902C22" w:rsidRDefault="00902C2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for Key Issue #8: Role of satellite backhaul in content distribution towards the edge</w:t>
      </w:r>
      <w:r>
        <w:tab/>
      </w:r>
      <w:r>
        <w:fldChar w:fldCharType="begin" w:fldLock="1"/>
      </w:r>
      <w:r>
        <w:instrText xml:space="preserve"> PAGEREF _Toc14111273 \h </w:instrText>
      </w:r>
      <w:r>
        <w:fldChar w:fldCharType="separate"/>
      </w:r>
      <w:r>
        <w:t>27</w:t>
      </w:r>
      <w:r>
        <w:fldChar w:fldCharType="end"/>
      </w:r>
    </w:p>
    <w:p w:rsidR="00902C22" w:rsidRDefault="00902C2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zh-CN"/>
        </w:rPr>
        <w:t>General description</w:t>
      </w:r>
      <w:r>
        <w:tab/>
      </w:r>
      <w:r>
        <w:fldChar w:fldCharType="begin" w:fldLock="1"/>
      </w:r>
      <w:r>
        <w:instrText xml:space="preserve"> PAGEREF _Toc14111274 \h </w:instrText>
      </w:r>
      <w:r>
        <w:fldChar w:fldCharType="separate"/>
      </w:r>
      <w:r>
        <w:t>27</w:t>
      </w:r>
      <w:r>
        <w:fldChar w:fldCharType="end"/>
      </w:r>
    </w:p>
    <w:p w:rsidR="00902C22" w:rsidRDefault="00902C2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_Toc14111275 \h </w:instrText>
      </w:r>
      <w:r>
        <w:fldChar w:fldCharType="separate"/>
      </w:r>
      <w:r>
        <w:t>28</w:t>
      </w:r>
      <w:r>
        <w:fldChar w:fldCharType="end"/>
      </w:r>
    </w:p>
    <w:p w:rsidR="00902C22" w:rsidRDefault="00902C22">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_Toc14111276 \h </w:instrText>
      </w:r>
      <w:r>
        <w:fldChar w:fldCharType="separate"/>
      </w:r>
      <w:r>
        <w:t>28</w:t>
      </w:r>
      <w:r>
        <w:fldChar w:fldCharType="end"/>
      </w:r>
    </w:p>
    <w:p w:rsidR="00902C22" w:rsidRDefault="00902C2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Impacts on existing nodes and functionality</w:t>
      </w:r>
      <w:r>
        <w:tab/>
      </w:r>
      <w:r>
        <w:fldChar w:fldCharType="begin" w:fldLock="1"/>
      </w:r>
      <w:r>
        <w:instrText xml:space="preserve"> PAGEREF _Toc14111277 \h </w:instrText>
      </w:r>
      <w:r>
        <w:fldChar w:fldCharType="separate"/>
      </w:r>
      <w:r>
        <w:t>29</w:t>
      </w:r>
      <w:r>
        <w:fldChar w:fldCharType="end"/>
      </w:r>
    </w:p>
    <w:p w:rsidR="00902C22" w:rsidRDefault="00902C2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Solution evaluation</w:t>
      </w:r>
      <w:r>
        <w:tab/>
      </w:r>
      <w:r>
        <w:fldChar w:fldCharType="begin" w:fldLock="1"/>
      </w:r>
      <w:r>
        <w:instrText xml:space="preserve"> PAGEREF _Toc14111278 \h </w:instrText>
      </w:r>
      <w:r>
        <w:fldChar w:fldCharType="separate"/>
      </w:r>
      <w:r>
        <w:t>29</w:t>
      </w:r>
      <w:r>
        <w:fldChar w:fldCharType="end"/>
      </w:r>
    </w:p>
    <w:p w:rsidR="00902C22" w:rsidRDefault="00902C2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for Key Issue #2: Idle mode mobility procedure for non-geostationary satellite access</w:t>
      </w:r>
      <w:r>
        <w:tab/>
      </w:r>
      <w:r>
        <w:fldChar w:fldCharType="begin" w:fldLock="1"/>
      </w:r>
      <w:r>
        <w:instrText xml:space="preserve"> PAGEREF _Toc14111279 \h </w:instrText>
      </w:r>
      <w:r>
        <w:fldChar w:fldCharType="separate"/>
      </w:r>
      <w:r>
        <w:t>29</w:t>
      </w:r>
      <w:r>
        <w:fldChar w:fldCharType="end"/>
      </w:r>
    </w:p>
    <w:p w:rsidR="00902C22" w:rsidRDefault="00902C2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_Toc14111280 \h </w:instrText>
      </w:r>
      <w:r>
        <w:fldChar w:fldCharType="separate"/>
      </w:r>
      <w:r>
        <w:t>29</w:t>
      </w:r>
      <w:r>
        <w:fldChar w:fldCharType="end"/>
      </w:r>
    </w:p>
    <w:p w:rsidR="00902C22" w:rsidRDefault="00902C2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_Toc14111281 \h </w:instrText>
      </w:r>
      <w:r>
        <w:fldChar w:fldCharType="separate"/>
      </w:r>
      <w:r>
        <w:t>29</w:t>
      </w:r>
      <w:r>
        <w:fldChar w:fldCharType="end"/>
      </w:r>
    </w:p>
    <w:p w:rsidR="00902C22" w:rsidRDefault="00902C2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_Toc14111282 \h </w:instrText>
      </w:r>
      <w:r>
        <w:fldChar w:fldCharType="separate"/>
      </w:r>
      <w:r>
        <w:t>32</w:t>
      </w:r>
      <w:r>
        <w:fldChar w:fldCharType="end"/>
      </w:r>
    </w:p>
    <w:p w:rsidR="00902C22" w:rsidRDefault="00902C2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_Toc14111283 \h </w:instrText>
      </w:r>
      <w:r>
        <w:fldChar w:fldCharType="separate"/>
      </w:r>
      <w:r>
        <w:t>32</w:t>
      </w:r>
      <w:r>
        <w:fldChar w:fldCharType="end"/>
      </w:r>
    </w:p>
    <w:p w:rsidR="00902C22" w:rsidRDefault="00902C2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_Toc14111284 \h </w:instrText>
      </w:r>
      <w:r>
        <w:fldChar w:fldCharType="separate"/>
      </w:r>
      <w:r>
        <w:t>32</w:t>
      </w:r>
      <w:r>
        <w:fldChar w:fldCharType="end"/>
      </w:r>
    </w:p>
    <w:p w:rsidR="00902C22" w:rsidRDefault="00902C2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_Toc14111285 \h </w:instrText>
      </w:r>
      <w:r>
        <w:fldChar w:fldCharType="separate"/>
      </w:r>
      <w:r>
        <w:t>32</w:t>
      </w:r>
      <w:r>
        <w:fldChar w:fldCharType="end"/>
      </w:r>
    </w:p>
    <w:p w:rsidR="00902C22" w:rsidRDefault="00902C2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_Toc14111286 \h </w:instrText>
      </w:r>
      <w:r>
        <w:fldChar w:fldCharType="separate"/>
      </w:r>
      <w:r>
        <w:t>33</w:t>
      </w:r>
      <w:r>
        <w:fldChar w:fldCharType="end"/>
      </w:r>
    </w:p>
    <w:p w:rsidR="00902C22" w:rsidRDefault="00902C22">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_Toc14111287 \h </w:instrText>
      </w:r>
      <w:r>
        <w:fldChar w:fldCharType="separate"/>
      </w:r>
      <w:r>
        <w:t>33</w:t>
      </w:r>
      <w:r>
        <w:fldChar w:fldCharType="end"/>
      </w:r>
    </w:p>
    <w:p w:rsidR="00902C22" w:rsidRDefault="00902C22">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_Toc14111288 \h </w:instrText>
      </w:r>
      <w:r>
        <w:fldChar w:fldCharType="separate"/>
      </w:r>
      <w:r>
        <w:t>33</w:t>
      </w:r>
      <w:r>
        <w:fldChar w:fldCharType="end"/>
      </w:r>
    </w:p>
    <w:p w:rsidR="00902C22" w:rsidRDefault="00902C22">
      <w:pPr>
        <w:pStyle w:val="TOC2"/>
        <w:rPr>
          <w:rFonts w:asciiTheme="minorHAnsi" w:eastAsiaTheme="minorEastAsia" w:hAnsiTheme="minorHAnsi" w:cstheme="minorBidi"/>
          <w:sz w:val="22"/>
          <w:szCs w:val="22"/>
          <w:lang w:eastAsia="en-GB"/>
        </w:rPr>
      </w:pPr>
      <w:r w:rsidRPr="00902C22">
        <w:t>6.9</w:t>
      </w:r>
      <w:r w:rsidRPr="00902C22">
        <w:rPr>
          <w:rFonts w:asciiTheme="minorHAnsi" w:hAnsiTheme="minorHAnsi" w:cstheme="minorBidi"/>
          <w:sz w:val="22"/>
          <w:szCs w:val="22"/>
        </w:rPr>
        <w:tab/>
      </w:r>
      <w:r w:rsidRPr="004973B3">
        <w:rPr>
          <w:rFonts w:eastAsia="MS Mincho"/>
          <w:lang w:eastAsia="fr-FR"/>
        </w:rPr>
        <w:t>Solution #9: Distributed gNB for NGSO satellites</w:t>
      </w:r>
      <w:r>
        <w:tab/>
      </w:r>
      <w:r>
        <w:fldChar w:fldCharType="begin" w:fldLock="1"/>
      </w:r>
      <w:r>
        <w:instrText xml:space="preserve"> PAGEREF _Toc14111289 \h </w:instrText>
      </w:r>
      <w:r>
        <w:fldChar w:fldCharType="separate"/>
      </w:r>
      <w:r>
        <w:t>33</w:t>
      </w:r>
      <w:r>
        <w:fldChar w:fldCharType="end"/>
      </w:r>
    </w:p>
    <w:p w:rsidR="00902C22" w:rsidRDefault="00902C22">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_Toc14111290 \h </w:instrText>
      </w:r>
      <w:r>
        <w:fldChar w:fldCharType="separate"/>
      </w:r>
      <w:r>
        <w:t>33</w:t>
      </w:r>
      <w:r>
        <w:fldChar w:fldCharType="end"/>
      </w:r>
    </w:p>
    <w:p w:rsidR="00902C22" w:rsidRDefault="00902C22">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_Toc14111291 \h </w:instrText>
      </w:r>
      <w:r>
        <w:fldChar w:fldCharType="separate"/>
      </w:r>
      <w:r>
        <w:t>35</w:t>
      </w:r>
      <w:r>
        <w:fldChar w:fldCharType="end"/>
      </w:r>
    </w:p>
    <w:p w:rsidR="00902C22" w:rsidRDefault="00902C22">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_Toc14111292 \h </w:instrText>
      </w:r>
      <w:r>
        <w:fldChar w:fldCharType="separate"/>
      </w:r>
      <w:r>
        <w:t>35</w:t>
      </w:r>
      <w:r>
        <w:fldChar w:fldCharType="end"/>
      </w:r>
    </w:p>
    <w:p w:rsidR="00902C22" w:rsidRDefault="00902C22">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#X: &lt;Solution Title&gt;</w:t>
      </w:r>
      <w:r>
        <w:tab/>
      </w:r>
      <w:r>
        <w:fldChar w:fldCharType="begin" w:fldLock="1"/>
      </w:r>
      <w:r>
        <w:instrText xml:space="preserve"> PAGEREF _Toc14111293 \h </w:instrText>
      </w:r>
      <w:r>
        <w:fldChar w:fldCharType="separate"/>
      </w:r>
      <w:r>
        <w:t>35</w:t>
      </w:r>
      <w:r>
        <w:fldChar w:fldCharType="end"/>
      </w:r>
    </w:p>
    <w:p w:rsidR="00902C22" w:rsidRDefault="00902C22">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_Toc14111294 \h </w:instrText>
      </w:r>
      <w:r>
        <w:fldChar w:fldCharType="separate"/>
      </w:r>
      <w:r>
        <w:t>35</w:t>
      </w:r>
      <w:r>
        <w:fldChar w:fldCharType="end"/>
      </w:r>
    </w:p>
    <w:p w:rsidR="00902C22" w:rsidRDefault="00902C22">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_Toc14111295 \h </w:instrText>
      </w:r>
      <w:r>
        <w:fldChar w:fldCharType="separate"/>
      </w:r>
      <w:r>
        <w:t>35</w:t>
      </w:r>
      <w:r>
        <w:fldChar w:fldCharType="end"/>
      </w:r>
    </w:p>
    <w:p w:rsidR="00902C22" w:rsidRDefault="00902C22">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_Toc14111296 \h </w:instrText>
      </w:r>
      <w:r>
        <w:fldChar w:fldCharType="separate"/>
      </w:r>
      <w:r>
        <w:t>35</w:t>
      </w:r>
      <w:r>
        <w:fldChar w:fldCharType="end"/>
      </w:r>
    </w:p>
    <w:p w:rsidR="00902C22" w:rsidRDefault="00902C22">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_Toc14111297 \h </w:instrText>
      </w:r>
      <w:r>
        <w:fldChar w:fldCharType="separate"/>
      </w:r>
      <w:r>
        <w:t>35</w:t>
      </w:r>
      <w:r>
        <w:fldChar w:fldCharType="end"/>
      </w:r>
    </w:p>
    <w:p w:rsidR="00902C22" w:rsidRDefault="00902C2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_Toc14111298 \h </w:instrText>
      </w:r>
      <w:r>
        <w:fldChar w:fldCharType="separate"/>
      </w:r>
      <w:r>
        <w:t>35</w:t>
      </w:r>
      <w:r>
        <w:fldChar w:fldCharType="end"/>
      </w:r>
    </w:p>
    <w:p w:rsidR="00902C22" w:rsidRDefault="00902C2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of solutions for Key Issue #5 - QoS with satellite backhaul</w:t>
      </w:r>
      <w:r>
        <w:tab/>
      </w:r>
      <w:r>
        <w:fldChar w:fldCharType="begin" w:fldLock="1"/>
      </w:r>
      <w:r>
        <w:instrText xml:space="preserve"> PAGEREF _Toc14111299 \h </w:instrText>
      </w:r>
      <w:r>
        <w:fldChar w:fldCharType="separate"/>
      </w:r>
      <w:r>
        <w:t>36</w:t>
      </w:r>
      <w:r>
        <w:fldChar w:fldCharType="end"/>
      </w:r>
    </w:p>
    <w:p w:rsidR="00902C22" w:rsidRDefault="00902C2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_Toc14111300 \h </w:instrText>
      </w:r>
      <w:r>
        <w:fldChar w:fldCharType="separate"/>
      </w:r>
      <w:r>
        <w:t>37</w:t>
      </w:r>
      <w:r>
        <w:fldChar w:fldCharType="end"/>
      </w:r>
    </w:p>
    <w:p w:rsidR="00902C22" w:rsidRDefault="00902C2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_Toc14111301 \h </w:instrText>
      </w:r>
      <w:r>
        <w:fldChar w:fldCharType="separate"/>
      </w:r>
      <w:r>
        <w:t>37</w:t>
      </w:r>
      <w:r>
        <w:fldChar w:fldCharType="end"/>
      </w:r>
    </w:p>
    <w:p w:rsidR="00902C22" w:rsidRDefault="00902C2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_Toc14111302 \h </w:instrText>
      </w:r>
      <w:r>
        <w:fldChar w:fldCharType="separate"/>
      </w:r>
      <w:r>
        <w:t>37</w:t>
      </w:r>
      <w:r>
        <w:fldChar w:fldCharType="end"/>
      </w:r>
    </w:p>
    <w:p w:rsidR="00902C22" w:rsidRDefault="00902C2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_Toc14111303 \h </w:instrText>
      </w:r>
      <w:r>
        <w:fldChar w:fldCharType="separate"/>
      </w:r>
      <w:r>
        <w:t>37</w:t>
      </w:r>
      <w:r>
        <w:fldChar w:fldCharType="end"/>
      </w:r>
    </w:p>
    <w:p w:rsidR="00902C22" w:rsidRDefault="00902C22">
      <w:pPr>
        <w:pStyle w:val="TOC9"/>
        <w:rPr>
          <w:rFonts w:asciiTheme="minorHAnsi" w:eastAsiaTheme="minorEastAsia" w:hAnsiTheme="minorHAnsi" w:cstheme="minorBidi"/>
          <w:b w:val="0"/>
          <w:szCs w:val="22"/>
          <w:lang w:eastAsia="en-GB"/>
        </w:rPr>
      </w:pPr>
      <w:r>
        <w:t>Annex A:</w:t>
      </w:r>
      <w:r>
        <w:tab/>
        <w:t>Characteristics of satellite systems</w:t>
      </w:r>
      <w:r>
        <w:tab/>
      </w:r>
      <w:r>
        <w:fldChar w:fldCharType="begin" w:fldLock="1"/>
      </w:r>
      <w:r>
        <w:instrText xml:space="preserve"> PAGEREF _Toc14111304 \h </w:instrText>
      </w:r>
      <w:r>
        <w:fldChar w:fldCharType="separate"/>
      </w:r>
      <w:r>
        <w:t>38</w:t>
      </w:r>
      <w:r>
        <w:fldChar w:fldCharType="end"/>
      </w:r>
    </w:p>
    <w:p w:rsidR="00902C22" w:rsidRDefault="00902C2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_Toc14111305 \h </w:instrText>
      </w:r>
      <w:r>
        <w:fldChar w:fldCharType="separate"/>
      </w:r>
      <w:r>
        <w:t>38</w:t>
      </w:r>
      <w:r>
        <w:fldChar w:fldCharType="end"/>
      </w:r>
    </w:p>
    <w:p w:rsidR="00902C22" w:rsidRDefault="00902C2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_Toc14111306 \h </w:instrText>
      </w:r>
      <w:r>
        <w:fldChar w:fldCharType="separate"/>
      </w:r>
      <w:r>
        <w:t>38</w:t>
      </w:r>
      <w:r>
        <w:fldChar w:fldCharType="end"/>
      </w:r>
    </w:p>
    <w:p w:rsidR="00902C22" w:rsidRDefault="00902C2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_Toc14111307 \h </w:instrText>
      </w:r>
      <w:r>
        <w:fldChar w:fldCharType="separate"/>
      </w:r>
      <w:r>
        <w:t>39</w:t>
      </w:r>
      <w:r>
        <w:fldChar w:fldCharType="end"/>
      </w:r>
    </w:p>
    <w:p w:rsidR="00902C22" w:rsidRDefault="00902C2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_Toc14111308 \h </w:instrText>
      </w:r>
      <w:r>
        <w:fldChar w:fldCharType="separate"/>
      </w:r>
      <w:r>
        <w:t>40</w:t>
      </w:r>
      <w:r>
        <w:fldChar w:fldCharType="end"/>
      </w:r>
    </w:p>
    <w:p w:rsidR="00902C22" w:rsidRDefault="00902C2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_Toc14111309 \h </w:instrText>
      </w:r>
      <w:r>
        <w:fldChar w:fldCharType="separate"/>
      </w:r>
      <w:r>
        <w:t>41</w:t>
      </w:r>
      <w:r>
        <w:fldChar w:fldCharType="end"/>
      </w:r>
    </w:p>
    <w:p w:rsidR="00902C22" w:rsidRDefault="00902C22">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_Toc14111310 \h </w:instrText>
      </w:r>
      <w:r>
        <w:fldChar w:fldCharType="separate"/>
      </w:r>
      <w:r>
        <w:t>41</w:t>
      </w:r>
      <w:r>
        <w:fldChar w:fldCharType="end"/>
      </w:r>
    </w:p>
    <w:p w:rsidR="00902C22" w:rsidRDefault="00902C22">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_Toc14111311 \h </w:instrText>
      </w:r>
      <w:r>
        <w:fldChar w:fldCharType="separate"/>
      </w:r>
      <w:r>
        <w:t>41</w:t>
      </w:r>
      <w:r>
        <w:fldChar w:fldCharType="end"/>
      </w:r>
    </w:p>
    <w:p w:rsidR="00902C22" w:rsidRDefault="00902C22">
      <w:pPr>
        <w:pStyle w:val="TOC9"/>
        <w:rPr>
          <w:rFonts w:asciiTheme="minorHAnsi" w:eastAsiaTheme="minorEastAsia" w:hAnsiTheme="minorHAnsi" w:cstheme="minorBidi"/>
          <w:b w:val="0"/>
          <w:szCs w:val="22"/>
          <w:lang w:eastAsia="en-GB"/>
        </w:rPr>
      </w:pPr>
      <w:r>
        <w:t>Annex B:</w:t>
      </w:r>
      <w:r>
        <w:tab/>
        <w:t>Architecture Models for Satellite Integration in 5GS</w:t>
      </w:r>
      <w:r>
        <w:tab/>
      </w:r>
      <w:r>
        <w:fldChar w:fldCharType="begin" w:fldLock="1"/>
      </w:r>
      <w:r>
        <w:instrText xml:space="preserve"> PAGEREF _Toc14111312 \h </w:instrText>
      </w:r>
      <w:r>
        <w:fldChar w:fldCharType="separate"/>
      </w:r>
      <w:r>
        <w:t>42</w:t>
      </w:r>
      <w:r>
        <w:fldChar w:fldCharType="end"/>
      </w:r>
    </w:p>
    <w:p w:rsidR="00902C22" w:rsidRDefault="00902C22">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ko-KR"/>
        </w:rPr>
        <w:t>Elementary satellite network architecture</w:t>
      </w:r>
      <w:r>
        <w:tab/>
      </w:r>
      <w:r>
        <w:fldChar w:fldCharType="begin" w:fldLock="1"/>
      </w:r>
      <w:r>
        <w:instrText xml:space="preserve"> PAGEREF _Toc14111313 \h </w:instrText>
      </w:r>
      <w:r>
        <w:fldChar w:fldCharType="separate"/>
      </w:r>
      <w:r>
        <w:t>42</w:t>
      </w:r>
      <w:r>
        <w:fldChar w:fldCharType="end"/>
      </w:r>
    </w:p>
    <w:p w:rsidR="00902C22" w:rsidRDefault="00902C22">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_Toc14111314 \h </w:instrText>
      </w:r>
      <w:r>
        <w:fldChar w:fldCharType="separate"/>
      </w:r>
      <w:r>
        <w:t>42</w:t>
      </w:r>
      <w:r>
        <w:fldChar w:fldCharType="end"/>
      </w:r>
    </w:p>
    <w:p w:rsidR="00902C22" w:rsidRDefault="00902C22">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_Toc14111315 \h </w:instrText>
      </w:r>
      <w:r>
        <w:fldChar w:fldCharType="separate"/>
      </w:r>
      <w:r>
        <w:t>45</w:t>
      </w:r>
      <w:r>
        <w:fldChar w:fldCharType="end"/>
      </w:r>
    </w:p>
    <w:p w:rsidR="00E8629F" w:rsidRPr="00902C22" w:rsidRDefault="00902C22">
      <w:r>
        <w:rPr>
          <w:noProof/>
          <w:sz w:val="22"/>
        </w:rPr>
        <w:fldChar w:fldCharType="end"/>
      </w:r>
      <w:bookmarkEnd w:id="3"/>
    </w:p>
    <w:p w:rsidR="00E8629F" w:rsidRPr="00902C22" w:rsidRDefault="00E8629F">
      <w:pPr>
        <w:pStyle w:val="Heading1"/>
      </w:pPr>
      <w:r w:rsidRPr="00902C22">
        <w:br w:type="page"/>
      </w:r>
      <w:bookmarkStart w:id="4" w:name="_Toc14111214"/>
      <w:r w:rsidRPr="00902C22">
        <w:t>Foreword</w:t>
      </w:r>
      <w:bookmarkEnd w:id="4"/>
    </w:p>
    <w:p w:rsidR="00E8629F" w:rsidRPr="00902C22" w:rsidRDefault="00E8629F">
      <w:r w:rsidRPr="00902C22">
        <w:t>This Technical Report has been produced by the 3rd Generation Partnership Project (3GPP).</w:t>
      </w:r>
    </w:p>
    <w:p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02C22" w:rsidRDefault="00E8629F">
      <w:pPr>
        <w:pStyle w:val="B1"/>
      </w:pPr>
      <w:r w:rsidRPr="00902C22">
        <w:t>Version x.y.z</w:t>
      </w:r>
    </w:p>
    <w:p w:rsidR="00E8629F" w:rsidRPr="00902C22" w:rsidRDefault="00E8629F">
      <w:pPr>
        <w:pStyle w:val="B1"/>
      </w:pPr>
      <w:r w:rsidRPr="00902C22">
        <w:t>where:</w:t>
      </w:r>
    </w:p>
    <w:p w:rsidR="00E8629F" w:rsidRPr="00902C22" w:rsidRDefault="00E8629F">
      <w:pPr>
        <w:pStyle w:val="B2"/>
      </w:pPr>
      <w:r w:rsidRPr="00902C22">
        <w:t>x</w:t>
      </w:r>
      <w:r w:rsidRPr="00902C22">
        <w:tab/>
        <w:t>the first digit:</w:t>
      </w:r>
    </w:p>
    <w:p w:rsidR="00E8629F" w:rsidRPr="00902C22" w:rsidRDefault="00E8629F">
      <w:pPr>
        <w:pStyle w:val="B3"/>
      </w:pPr>
      <w:r w:rsidRPr="00902C22">
        <w:t>1</w:t>
      </w:r>
      <w:r w:rsidRPr="00902C22">
        <w:tab/>
        <w:t>presented to TSG for information;</w:t>
      </w:r>
    </w:p>
    <w:p w:rsidR="00E8629F" w:rsidRPr="00902C22" w:rsidRDefault="00E8629F">
      <w:pPr>
        <w:pStyle w:val="B3"/>
      </w:pPr>
      <w:r w:rsidRPr="00902C22">
        <w:t>2</w:t>
      </w:r>
      <w:r w:rsidRPr="00902C22">
        <w:tab/>
        <w:t>presented to TSG for approval;</w:t>
      </w:r>
    </w:p>
    <w:p w:rsidR="00E8629F" w:rsidRPr="00902C22" w:rsidRDefault="00E8629F">
      <w:pPr>
        <w:pStyle w:val="B3"/>
      </w:pPr>
      <w:r w:rsidRPr="00902C22">
        <w:t>3</w:t>
      </w:r>
      <w:r w:rsidRPr="00902C22">
        <w:tab/>
        <w:t>or greater indicates TSG approved document under change control.</w:t>
      </w:r>
    </w:p>
    <w:p w:rsidR="00E8629F" w:rsidRPr="00902C22" w:rsidRDefault="00E8629F">
      <w:pPr>
        <w:pStyle w:val="B2"/>
      </w:pPr>
      <w:r w:rsidRPr="00902C22">
        <w:t>y</w:t>
      </w:r>
      <w:r w:rsidRPr="00902C22">
        <w:tab/>
        <w:t>the second digit is incremented for all changes of substance, i.e. technical enhancements, corrections, updates, etc.</w:t>
      </w:r>
    </w:p>
    <w:p w:rsidR="00E8629F" w:rsidRPr="00902C22" w:rsidRDefault="00E8629F">
      <w:pPr>
        <w:pStyle w:val="B2"/>
      </w:pPr>
      <w:r w:rsidRPr="00902C22">
        <w:t>z</w:t>
      </w:r>
      <w:r w:rsidRPr="00902C22">
        <w:tab/>
        <w:t>the third digit is incremented when editorial only changes have been incorporated in the document.</w:t>
      </w:r>
    </w:p>
    <w:p w:rsidR="00902C22" w:rsidRPr="00902C22" w:rsidRDefault="00E8629F" w:rsidP="00902C22">
      <w:pPr>
        <w:pStyle w:val="Heading1"/>
      </w:pPr>
      <w:r w:rsidRPr="00902C22">
        <w:br w:type="page"/>
      </w:r>
      <w:bookmarkStart w:id="5" w:name="_Toc14111215"/>
      <w:r w:rsidR="00902C22" w:rsidRPr="00902C22">
        <w:t>1</w:t>
      </w:r>
      <w:r w:rsidR="00902C22" w:rsidRPr="00902C22">
        <w:tab/>
        <w:t>Scope</w:t>
      </w:r>
      <w:bookmarkEnd w:id="5"/>
    </w:p>
    <w:p w:rsidR="00902C22" w:rsidRPr="00902C22" w:rsidRDefault="00902C22" w:rsidP="00902C22">
      <w:r w:rsidRPr="00902C22">
        <w:t>The scope of this Technical Report is to study:</w:t>
      </w:r>
    </w:p>
    <w:p w:rsidR="00902C22" w:rsidRPr="00902C22" w:rsidRDefault="00902C22" w:rsidP="00902C22">
      <w:pPr>
        <w:pStyle w:val="B1"/>
      </w:pPr>
      <w:r w:rsidRPr="00902C22">
        <w:t>-</w:t>
      </w:r>
      <w:r w:rsidRPr="00902C22">
        <w:tab/>
        <w:t>The identification of impact areas of satellite integration in the 5GS, when considering TR 22.822 [2] use cases.</w:t>
      </w:r>
    </w:p>
    <w:p w:rsidR="00902C22" w:rsidRPr="00902C22" w:rsidRDefault="00902C22" w:rsidP="00902C22">
      <w:pPr>
        <w:pStyle w:val="B1"/>
      </w:pPr>
      <w:r w:rsidRPr="00902C22">
        <w:t>-</w:t>
      </w:r>
      <w:r w:rsidRPr="00902C22">
        <w:tab/>
        <w:t>The identification of solutions to adjust the 5G system for the impact impacts areas for the reference use cases:</w:t>
      </w:r>
    </w:p>
    <w:p w:rsidR="00902C22" w:rsidRPr="00902C22" w:rsidRDefault="00902C22" w:rsidP="00902C22">
      <w:pPr>
        <w:pStyle w:val="B2"/>
      </w:pPr>
      <w:r w:rsidRPr="00902C22">
        <w:t>-</w:t>
      </w:r>
      <w:r w:rsidRPr="00902C22">
        <w:tab/>
        <w:t>Roaming between terrestrial and satellite networks.</w:t>
      </w:r>
    </w:p>
    <w:p w:rsidR="00902C22" w:rsidRPr="00902C22" w:rsidRDefault="00902C22" w:rsidP="00902C22">
      <w:pPr>
        <w:pStyle w:val="B2"/>
      </w:pPr>
      <w:r w:rsidRPr="00902C22">
        <w:t>-</w:t>
      </w:r>
      <w:r w:rsidRPr="00902C22">
        <w:tab/>
        <w:t>5G Fixed Backhaul between Satellite Enabled NR-RAN and the 5G Core.</w:t>
      </w:r>
    </w:p>
    <w:p w:rsidR="00902C22" w:rsidRPr="00902C22" w:rsidRDefault="00902C22" w:rsidP="00902C22">
      <w:pPr>
        <w:pStyle w:val="B1"/>
      </w:pPr>
      <w:r w:rsidRPr="00902C22">
        <w:t>-</w:t>
      </w:r>
      <w:r w:rsidRPr="00902C22">
        <w:tab/>
        <w:t>The resolution of RAN &amp; CN inter-related issues.</w:t>
      </w:r>
    </w:p>
    <w:p w:rsidR="00902C22" w:rsidRPr="00902C22" w:rsidRDefault="00902C22" w:rsidP="00902C22">
      <w:pPr>
        <w:pStyle w:val="Heading1"/>
      </w:pPr>
      <w:bookmarkStart w:id="6" w:name="_Toc14111216"/>
      <w:r w:rsidRPr="00902C22">
        <w:t>2</w:t>
      </w:r>
      <w:r w:rsidRPr="00902C22">
        <w:tab/>
        <w:t>References</w:t>
      </w:r>
      <w:bookmarkEnd w:id="6"/>
    </w:p>
    <w:p w:rsidR="00902C22" w:rsidRPr="00902C22" w:rsidRDefault="00902C22" w:rsidP="00902C22">
      <w:r w:rsidRPr="00902C22">
        <w:t>The following documents contain provisions which, through reference in this text, constitute provisions of the present document.</w:t>
      </w:r>
    </w:p>
    <w:p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rsidR="00902C22" w:rsidRPr="00902C22" w:rsidRDefault="00902C22" w:rsidP="00902C22">
      <w:pPr>
        <w:pStyle w:val="B1"/>
      </w:pPr>
      <w:r w:rsidRPr="00902C22">
        <w:t>-</w:t>
      </w:r>
      <w:r w:rsidRPr="00902C22">
        <w:tab/>
        <w:t>For a specific reference, subsequent revisions do not apply.</w:t>
      </w:r>
    </w:p>
    <w:p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rsidR="00902C22" w:rsidRPr="00902C22" w:rsidRDefault="00902C22" w:rsidP="00902C22">
      <w:pPr>
        <w:pStyle w:val="EX"/>
        <w:ind w:left="851" w:hanging="567"/>
      </w:pPr>
      <w:r w:rsidRPr="00902C22">
        <w:t>[1]</w:t>
      </w:r>
      <w:r w:rsidRPr="00902C22">
        <w:tab/>
        <w:t>3GPP</w:t>
      </w:r>
      <w:r>
        <w:t> </w:t>
      </w:r>
      <w:r w:rsidRPr="00902C22">
        <w:t>TR</w:t>
      </w:r>
      <w:r>
        <w:t> </w:t>
      </w:r>
      <w:r w:rsidRPr="00902C22">
        <w:t>21.905: "Vocabulary for 3GPP Specifications".</w:t>
      </w:r>
    </w:p>
    <w:p w:rsidR="00902C22" w:rsidRPr="00902C22" w:rsidRDefault="00902C22" w:rsidP="00902C22">
      <w:pPr>
        <w:pStyle w:val="EX"/>
        <w:ind w:left="851" w:hanging="567"/>
      </w:pPr>
      <w:r w:rsidRPr="00902C22">
        <w:t>[2]</w:t>
      </w:r>
      <w:r w:rsidRPr="00902C22">
        <w:tab/>
        <w:t>3GPP</w:t>
      </w:r>
      <w:r>
        <w:t> </w:t>
      </w:r>
      <w:r w:rsidRPr="00902C22">
        <w:t>TR</w:t>
      </w:r>
      <w:r>
        <w:t> </w:t>
      </w:r>
      <w:r w:rsidRPr="00902C22">
        <w:t>22.822: "Study on using satellite access in 5G".</w:t>
      </w:r>
    </w:p>
    <w:p w:rsidR="00902C22" w:rsidRPr="00902C22" w:rsidRDefault="00902C22" w:rsidP="00902C22">
      <w:pPr>
        <w:pStyle w:val="EX"/>
        <w:ind w:left="851" w:hanging="567"/>
      </w:pPr>
      <w:r w:rsidRPr="00902C22">
        <w:t>[3]</w:t>
      </w:r>
      <w:r w:rsidRPr="00902C22">
        <w:tab/>
        <w:t>3GPP</w:t>
      </w:r>
      <w:r>
        <w:t> </w:t>
      </w:r>
      <w:r w:rsidRPr="00902C22">
        <w:t>TS</w:t>
      </w:r>
      <w:r>
        <w:t> </w:t>
      </w:r>
      <w:r w:rsidRPr="00902C22">
        <w:t>23.502: "Procedures for the 5G System (5GS)".</w:t>
      </w:r>
    </w:p>
    <w:p w:rsidR="00902C22" w:rsidRPr="00902C22" w:rsidRDefault="00902C22" w:rsidP="00902C22">
      <w:pPr>
        <w:pStyle w:val="EX"/>
        <w:ind w:left="851" w:hanging="567"/>
      </w:pPr>
      <w:r w:rsidRPr="00902C22">
        <w:t>[4]</w:t>
      </w:r>
      <w:r w:rsidRPr="00902C22">
        <w:tab/>
        <w:t>3GPP</w:t>
      </w:r>
      <w:r>
        <w:t> </w:t>
      </w:r>
      <w:r w:rsidRPr="00902C22">
        <w:t>TS</w:t>
      </w:r>
      <w:r>
        <w:t> </w:t>
      </w:r>
      <w:r w:rsidRPr="00902C22">
        <w:t>38.413: "NG-RAN; NG Application Protocol (NGAP)".</w:t>
      </w:r>
    </w:p>
    <w:p w:rsidR="00902C22" w:rsidRPr="00902C22" w:rsidRDefault="00902C22" w:rsidP="00902C22">
      <w:pPr>
        <w:pStyle w:val="EX"/>
        <w:ind w:left="851" w:hanging="567"/>
      </w:pPr>
      <w:r w:rsidRPr="00902C22">
        <w:t>[5]</w:t>
      </w:r>
      <w:r w:rsidRPr="00902C22">
        <w:tab/>
        <w:t>3GPP</w:t>
      </w:r>
      <w:r>
        <w:t> </w:t>
      </w:r>
      <w:r w:rsidRPr="00902C22">
        <w:t>TR</w:t>
      </w:r>
      <w:r>
        <w:t> </w:t>
      </w:r>
      <w:r w:rsidRPr="00902C22">
        <w:t>23.793: "Study on access traffic steering, switch and splitting support in the 5G system architecture".</w:t>
      </w:r>
    </w:p>
    <w:p w:rsidR="00902C22" w:rsidRPr="00902C22" w:rsidRDefault="00902C22" w:rsidP="00902C22">
      <w:pPr>
        <w:pStyle w:val="EX"/>
        <w:ind w:left="851" w:hanging="567"/>
      </w:pPr>
      <w:r w:rsidRPr="00902C22">
        <w:t>[6]</w:t>
      </w:r>
      <w:r w:rsidRPr="00902C22">
        <w:tab/>
        <w:t>3GPP</w:t>
      </w:r>
      <w:r>
        <w:t> </w:t>
      </w:r>
      <w:r w:rsidRPr="00902C22">
        <w:t>TR</w:t>
      </w:r>
      <w:r>
        <w:t> </w:t>
      </w:r>
      <w:r w:rsidRPr="00902C22">
        <w:t>23.501: "System architecture for the 5G System (5GS)".</w:t>
      </w:r>
    </w:p>
    <w:p w:rsidR="00902C22" w:rsidRPr="00902C22" w:rsidRDefault="00902C22" w:rsidP="00902C22">
      <w:pPr>
        <w:pStyle w:val="EX"/>
        <w:ind w:left="851" w:hanging="567"/>
      </w:pPr>
      <w:r w:rsidRPr="00902C22">
        <w:rPr>
          <w:highlight w:val="yellow"/>
        </w:rPr>
        <w:t>[</w:t>
      </w:r>
      <w:r w:rsidRPr="00902C22">
        <w:rPr>
          <w:highlight w:val="yellow"/>
        </w:rPr>
        <w:t>7</w:t>
      </w:r>
      <w:r w:rsidRPr="00902C22">
        <w:rPr>
          <w:highlight w:val="yellow"/>
        </w:rPr>
        <w:t>]</w:t>
      </w:r>
      <w:r w:rsidRPr="00902C22">
        <w:rPr>
          <w:highlight w:val="yellow"/>
        </w:rPr>
        <w:tab/>
        <w:t>3GPP</w:t>
      </w:r>
      <w:r>
        <w:rPr>
          <w:highlight w:val="yellow"/>
        </w:rPr>
        <w:t> </w:t>
      </w:r>
      <w:r w:rsidRPr="00902C22">
        <w:rPr>
          <w:highlight w:val="yellow"/>
        </w:rPr>
        <w:t>TR</w:t>
      </w:r>
      <w:r>
        <w:rPr>
          <w:highlight w:val="yellow"/>
        </w:rPr>
        <w:t> </w:t>
      </w:r>
      <w:r w:rsidRPr="00902C22">
        <w:rPr>
          <w:highlight w:val="yellow"/>
        </w:rPr>
        <w:t>38.281: "".</w:t>
      </w:r>
    </w:p>
    <w:p w:rsidR="00902C22" w:rsidRPr="00902C22" w:rsidRDefault="00902C22" w:rsidP="00902C22">
      <w:pPr>
        <w:pStyle w:val="Heading1"/>
      </w:pPr>
      <w:bookmarkStart w:id="7" w:name="_Toc14111217"/>
      <w:r w:rsidRPr="00902C22">
        <w:t>3</w:t>
      </w:r>
      <w:r w:rsidRPr="00902C22">
        <w:tab/>
        <w:t>Definitions, symbols and abbreviations</w:t>
      </w:r>
      <w:bookmarkEnd w:id="7"/>
    </w:p>
    <w:p w:rsidR="00902C22" w:rsidRPr="00902C22" w:rsidRDefault="00902C22" w:rsidP="00902C22">
      <w:pPr>
        <w:pStyle w:val="Heading2"/>
      </w:pPr>
      <w:bookmarkStart w:id="8" w:name="_Toc14111218"/>
      <w:r w:rsidRPr="00902C22">
        <w:t>3.1</w:t>
      </w:r>
      <w:r w:rsidRPr="00902C22">
        <w:tab/>
        <w:t>Definitions</w:t>
      </w:r>
      <w:bookmarkEnd w:id="8"/>
    </w:p>
    <w:p w:rsidR="00902C22" w:rsidRPr="00902C22" w:rsidRDefault="00902C22" w:rsidP="00902C22">
      <w:r w:rsidRPr="00902C22">
        <w:t>For the purposes of the present document, the terms and definitions given in TR</w:t>
      </w:r>
      <w:r>
        <w:t> </w:t>
      </w:r>
      <w:r w:rsidRPr="00902C22">
        <w:t>21.905</w:t>
      </w:r>
      <w:r>
        <w:t> </w:t>
      </w:r>
      <w:r w:rsidRPr="00902C22">
        <w:t>[1] and in TS</w:t>
      </w:r>
      <w:r>
        <w:t> </w:t>
      </w:r>
      <w:r w:rsidRPr="00902C22">
        <w:t>23.501</w:t>
      </w:r>
      <w:r>
        <w:t> </w:t>
      </w:r>
      <w:r w:rsidRPr="00902C22">
        <w:t>[6] apply. A term defined in TS</w:t>
      </w:r>
      <w:r>
        <w:t> </w:t>
      </w:r>
      <w:r w:rsidRPr="00902C22">
        <w:t>23.501</w:t>
      </w:r>
      <w:r>
        <w:t> </w:t>
      </w:r>
      <w:r w:rsidRPr="00902C22">
        <w:t>[6]takes precedence over the definition of the same term, if any, in TR</w:t>
      </w:r>
      <w:r>
        <w:t> </w:t>
      </w:r>
      <w:r w:rsidRPr="00902C22">
        <w:t>21.905</w:t>
      </w:r>
      <w:r>
        <w:t> </w:t>
      </w:r>
      <w:r w:rsidRPr="00902C22">
        <w:t>[1] or in any other specifications.</w:t>
      </w:r>
    </w:p>
    <w:p w:rsidR="00902C22" w:rsidRPr="00902C22" w:rsidRDefault="00902C22" w:rsidP="00902C22">
      <w:pPr>
        <w:pStyle w:val="Heading2"/>
      </w:pPr>
      <w:bookmarkStart w:id="9" w:name="_Toc14111219"/>
      <w:r w:rsidRPr="00902C22">
        <w:t>3.3</w:t>
      </w:r>
      <w:r w:rsidRPr="00902C22">
        <w:tab/>
        <w:t>Abbreviations</w:t>
      </w:r>
      <w:bookmarkEnd w:id="9"/>
    </w:p>
    <w:p w:rsidR="00902C22" w:rsidRPr="00902C22" w:rsidRDefault="00902C22" w:rsidP="00902C22">
      <w:pPr>
        <w:keepNext/>
      </w:pPr>
      <w:r w:rsidRPr="00902C22">
        <w:t>For the purposes of the present document, the abbreviations given in TR</w:t>
      </w:r>
      <w:r>
        <w:t> </w:t>
      </w:r>
      <w:r w:rsidRPr="00902C22">
        <w:t>21.905</w:t>
      </w:r>
      <w:r>
        <w:t> </w:t>
      </w:r>
      <w:r w:rsidRPr="00902C22">
        <w:t>[1] and in TS</w:t>
      </w:r>
      <w:r>
        <w:t> </w:t>
      </w:r>
      <w:r w:rsidRPr="00902C22">
        <w:t>23.501</w:t>
      </w:r>
      <w:r>
        <w:t> </w:t>
      </w:r>
      <w:r w:rsidRPr="00902C22">
        <w:t>[6] apply. An abbreviation defined in the present document takes precedence over the definition of the same abbreviation, if any, in TR</w:t>
      </w:r>
      <w:r>
        <w:t> </w:t>
      </w:r>
      <w:r w:rsidRPr="00902C22">
        <w:t>21.905</w:t>
      </w:r>
      <w:r>
        <w:t> </w:t>
      </w:r>
      <w:r w:rsidRPr="00902C22">
        <w:t>[1] , or in any other specifications.</w:t>
      </w:r>
    </w:p>
    <w:p w:rsidR="00902C22" w:rsidRPr="00902C22" w:rsidRDefault="00902C22" w:rsidP="00902C22">
      <w:pPr>
        <w:pStyle w:val="Heading1"/>
        <w:rPr>
          <w:lang w:eastAsia="zh-CN"/>
        </w:rPr>
      </w:pPr>
      <w:bookmarkStart w:id="10" w:name="_Toc14111220"/>
      <w:r w:rsidRPr="00902C22">
        <w:t>4</w:t>
      </w:r>
      <w:r w:rsidRPr="00902C22">
        <w:tab/>
        <w:t>Reference Satellite Integration Scenarios and Architectural Assumptions</w:t>
      </w:r>
      <w:bookmarkEnd w:id="10"/>
    </w:p>
    <w:p w:rsidR="00902C22" w:rsidRPr="00902C22" w:rsidRDefault="00902C22" w:rsidP="00902C22">
      <w:pPr>
        <w:pStyle w:val="Heading2"/>
      </w:pPr>
      <w:bookmarkStart w:id="11" w:name="_Toc14111221"/>
      <w:r w:rsidRPr="00902C22">
        <w:t>4.1</w:t>
      </w:r>
      <w:r w:rsidRPr="00902C22">
        <w:tab/>
        <w:t>Satellite access class scenarios</w:t>
      </w:r>
      <w:bookmarkEnd w:id="11"/>
    </w:p>
    <w:p w:rsidR="00902C22" w:rsidRPr="00902C22" w:rsidRDefault="00902C22" w:rsidP="00902C22">
      <w:pPr>
        <w:pStyle w:val="Heading3"/>
        <w:rPr>
          <w:lang w:eastAsia="zh-CN"/>
        </w:rPr>
      </w:pPr>
      <w:bookmarkStart w:id="12" w:name="_Toc14111222"/>
      <w:r w:rsidRPr="00902C22">
        <w:rPr>
          <w:lang w:eastAsia="zh-CN"/>
        </w:rPr>
        <w:t>4.1.1</w:t>
      </w:r>
      <w:r w:rsidRPr="00902C22">
        <w:rPr>
          <w:lang w:eastAsia="zh-CN"/>
        </w:rPr>
        <w:tab/>
        <w:t>Satellite and terrestrial access networks within a PLMN</w:t>
      </w:r>
      <w:bookmarkEnd w:id="12"/>
    </w:p>
    <w:p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rsidR="00902C22" w:rsidRPr="00902C22" w:rsidRDefault="00902C22" w:rsidP="00902C22">
      <w:pPr>
        <w:pStyle w:val="TH"/>
      </w:pPr>
      <w:r w:rsidRPr="00902C22">
        <w:object w:dxaOrig="9030" w:dyaOrig="5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6pt;height:292.05pt" o:ole="">
            <v:imagedata r:id="rId12" o:title=""/>
          </v:shape>
          <o:OLEObject Type="Embed" ProgID="Visio.Drawing.11" ShapeID="_x0000_i1025" DrawAspect="Content" ObjectID="_1624724105" r:id="rId13"/>
        </w:object>
      </w:r>
    </w:p>
    <w:p w:rsidR="00902C22" w:rsidRPr="00902C22" w:rsidRDefault="00902C22" w:rsidP="00902C22">
      <w:pPr>
        <w:pStyle w:val="TF"/>
      </w:pPr>
      <w:r w:rsidRPr="00902C22">
        <w:t>Figure 4.1.1-1: Satellite and terrestrial 3GPP access networks within a PLMN - architecture (left) and coverage (right)</w:t>
      </w:r>
    </w:p>
    <w:p w:rsidR="00902C22" w:rsidRPr="00902C22" w:rsidRDefault="00902C22" w:rsidP="00902C22">
      <w:pPr>
        <w:pStyle w:val="Heading3"/>
        <w:rPr>
          <w:lang w:eastAsia="zh-CN"/>
        </w:rPr>
      </w:pPr>
      <w:bookmarkStart w:id="13" w:name="_Toc14111223"/>
      <w:r w:rsidRPr="00902C22">
        <w:rPr>
          <w:lang w:eastAsia="zh-CN"/>
        </w:rPr>
        <w:t>4.1.2</w:t>
      </w:r>
      <w:r w:rsidRPr="00902C22">
        <w:rPr>
          <w:lang w:eastAsia="zh-CN"/>
        </w:rPr>
        <w:tab/>
        <w:t>PLMNs with shared satellite access</w:t>
      </w:r>
      <w:bookmarkEnd w:id="13"/>
    </w:p>
    <w:p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rsidR="00902C22" w:rsidRPr="00902C22" w:rsidRDefault="00902C22" w:rsidP="00902C22">
      <w:pPr>
        <w:pStyle w:val="TH"/>
      </w:pPr>
      <w:r w:rsidRPr="00902C22">
        <w:object w:dxaOrig="9090" w:dyaOrig="5235">
          <v:shape id="_x0000_i1026" type="#_x0000_t75" style="width:454.45pt;height:261.5pt" o:ole="">
            <v:imagedata r:id="rId14" o:title=""/>
          </v:shape>
          <o:OLEObject Type="Embed" ProgID="Visio.Drawing.11" ShapeID="_x0000_i1026" DrawAspect="Content" ObjectID="_1624724106" r:id="rId15"/>
        </w:object>
      </w:r>
    </w:p>
    <w:p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rsidR="00902C22" w:rsidRPr="00902C22" w:rsidRDefault="00902C22" w:rsidP="00902C22">
      <w:pPr>
        <w:pStyle w:val="Heading3"/>
      </w:pPr>
      <w:bookmarkStart w:id="14" w:name="_Toc14111224"/>
      <w:r w:rsidRPr="00902C22">
        <w:t>4.1.3</w:t>
      </w:r>
      <w:r w:rsidRPr="00902C22">
        <w:tab/>
        <w:t>Roaming and mobility between satellite only PLMN and terrestrial only PLMN</w:t>
      </w:r>
      <w:bookmarkEnd w:id="14"/>
    </w:p>
    <w:p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rsidR="00902C22" w:rsidRPr="00902C22" w:rsidRDefault="00902C22" w:rsidP="00902C22">
      <w:pPr>
        <w:pStyle w:val="TH"/>
      </w:pPr>
      <w:r w:rsidRPr="00902C22">
        <w:object w:dxaOrig="9570" w:dyaOrig="5850">
          <v:shape id="_x0000_i1027" type="#_x0000_t75" style="width:478.65pt;height:292.6pt" o:ole="">
            <v:imagedata r:id="rId16" o:title=""/>
          </v:shape>
          <o:OLEObject Type="Embed" ProgID="Visio.Drawing.11" ShapeID="_x0000_i1027" DrawAspect="Content" ObjectID="_1624724107" r:id="rId17"/>
        </w:object>
      </w:r>
    </w:p>
    <w:p w:rsidR="00902C22" w:rsidRPr="00902C22" w:rsidRDefault="00902C22" w:rsidP="00902C22">
      <w:pPr>
        <w:pStyle w:val="TF"/>
      </w:pPr>
      <w:r w:rsidRPr="00902C22">
        <w:t>Figure 4.1.3-1: Roaming and mobility between satellite and terrestrial PLMNs - architecture (left) and coverage (right)</w:t>
      </w:r>
    </w:p>
    <w:p w:rsidR="00902C22" w:rsidRPr="00902C22" w:rsidRDefault="00902C22" w:rsidP="00902C22">
      <w:pPr>
        <w:pStyle w:val="Heading2"/>
        <w:rPr>
          <w:lang w:eastAsia="zh-CN"/>
        </w:rPr>
      </w:pPr>
      <w:bookmarkStart w:id="15" w:name="_Toc14111225"/>
      <w:r w:rsidRPr="00902C22">
        <w:rPr>
          <w:lang w:eastAsia="zh-CN"/>
        </w:rPr>
        <w:t>4.2</w:t>
      </w:r>
      <w:r w:rsidRPr="00902C22">
        <w:rPr>
          <w:lang w:eastAsia="zh-CN"/>
        </w:rPr>
        <w:tab/>
        <w:t>Satellite backhaul scenario</w:t>
      </w:r>
      <w:bookmarkEnd w:id="15"/>
    </w:p>
    <w:p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rsidR="00902C22" w:rsidRPr="00902C22" w:rsidRDefault="00902C22" w:rsidP="00902C22">
      <w:pPr>
        <w:pStyle w:val="TH"/>
      </w:pPr>
      <w:r w:rsidRPr="00902C22">
        <w:object w:dxaOrig="8205" w:dyaOrig="2430">
          <v:shape id="_x0000_i1028" type="#_x0000_t75" style="width:410.1pt;height:121.55pt" o:ole="">
            <v:imagedata r:id="rId18" o:title=""/>
          </v:shape>
          <o:OLEObject Type="Embed" ProgID="Visio.Drawing.11" ShapeID="_x0000_i1028" DrawAspect="Content" ObjectID="_1624724108" r:id="rId19"/>
        </w:object>
      </w:r>
    </w:p>
    <w:p w:rsidR="00902C22" w:rsidRPr="00902C22" w:rsidRDefault="00902C22" w:rsidP="00902C22">
      <w:pPr>
        <w:pStyle w:val="TF"/>
      </w:pPr>
      <w:r w:rsidRPr="00902C22">
        <w:t>Figure 4.2-1: 5G System with a satellite backhaul</w:t>
      </w:r>
    </w:p>
    <w:p w:rsidR="00902C22" w:rsidRPr="00902C22" w:rsidRDefault="00902C22" w:rsidP="00902C22">
      <w:pPr>
        <w:pStyle w:val="Heading2"/>
        <w:rPr>
          <w:lang w:eastAsia="zh-CN"/>
        </w:rPr>
      </w:pPr>
      <w:bookmarkStart w:id="16" w:name="_Toc14111226"/>
      <w:r w:rsidRPr="00902C22">
        <w:rPr>
          <w:lang w:eastAsia="zh-CN"/>
        </w:rPr>
        <w:t>4.3</w:t>
      </w:r>
      <w:r w:rsidRPr="00902C22">
        <w:rPr>
          <w:lang w:eastAsia="zh-CN"/>
        </w:rPr>
        <w:tab/>
        <w:t>Architectural assumptions</w:t>
      </w:r>
      <w:bookmarkEnd w:id="16"/>
    </w:p>
    <w:p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rsidR="00902C22" w:rsidRP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rsidR="00902C22" w:rsidRPr="00902C22" w:rsidRDefault="00902C22" w:rsidP="00902C22">
      <w:pPr>
        <w:pStyle w:val="Heading1"/>
        <w:rPr>
          <w:lang w:eastAsia="zh-CN"/>
        </w:rPr>
      </w:pPr>
      <w:bookmarkStart w:id="17" w:name="_Toc14111227"/>
      <w:r w:rsidRPr="00902C22">
        <w:rPr>
          <w:lang w:eastAsia="zh-CN"/>
        </w:rPr>
        <w:t>5</w:t>
      </w:r>
      <w:r w:rsidRPr="00902C22">
        <w:rPr>
          <w:lang w:eastAsia="zh-CN"/>
        </w:rPr>
        <w:tab/>
        <w:t>Key Issues</w:t>
      </w:r>
      <w:bookmarkEnd w:id="17"/>
    </w:p>
    <w:p w:rsidR="00902C22" w:rsidRPr="00902C22" w:rsidRDefault="00902C22" w:rsidP="00902C22">
      <w:pPr>
        <w:pStyle w:val="Heading2"/>
      </w:pPr>
      <w:bookmarkStart w:id="18" w:name="_Toc14111228"/>
      <w:r w:rsidRPr="00902C22">
        <w:t>5.1</w:t>
      </w:r>
      <w:r w:rsidRPr="00902C22">
        <w:tab/>
        <w:t>Key Issue #1: Mobility management with large satellite coverage areas</w:t>
      </w:r>
      <w:bookmarkEnd w:id="18"/>
    </w:p>
    <w:p w:rsidR="00902C22" w:rsidRPr="00902C22" w:rsidRDefault="00902C22" w:rsidP="00902C22">
      <w:pPr>
        <w:pStyle w:val="Heading3"/>
        <w:rPr>
          <w:lang w:eastAsia="ko-KR"/>
        </w:rPr>
      </w:pPr>
      <w:bookmarkStart w:id="19" w:name="_Toc14111229"/>
      <w:r w:rsidRPr="00902C22">
        <w:rPr>
          <w:lang w:eastAsia="ko-KR"/>
        </w:rPr>
        <w:t>5</w:t>
      </w:r>
      <w:r w:rsidRPr="00902C22">
        <w:rPr>
          <w:lang w:eastAsia="zh-CN"/>
        </w:rPr>
        <w:t>.1</w:t>
      </w:r>
      <w:r w:rsidRPr="00902C22">
        <w:rPr>
          <w:lang w:eastAsia="ko-KR"/>
        </w:rPr>
        <w:t>.1</w:t>
      </w:r>
      <w:r w:rsidRPr="00902C22">
        <w:rPr>
          <w:lang w:eastAsia="ko-KR"/>
        </w:rPr>
        <w:tab/>
        <w:t>General description</w:t>
      </w:r>
      <w:bookmarkEnd w:id="19"/>
    </w:p>
    <w:p w:rsidR="00902C22" w:rsidRPr="00902C22" w:rsidRDefault="00902C22" w:rsidP="00902C22">
      <w:bookmarkStart w:id="20" w:name="_Hlk522014368"/>
      <w:r w:rsidRPr="00902C22">
        <w:t>The coverage area of a PLMN is limited by the regulators of the HPLMN home country, and the terrestrial system is able to handle the partially overlapping coverage area of PLMNs of different countries at border areas.</w:t>
      </w:r>
      <w:r w:rsidRPr="00902C22">
        <w:rPr>
          <w:lang w:eastAsia="ko-KR"/>
        </w:rPr>
        <w:t xml:space="preserve">. </w:t>
      </w:r>
      <w:r w:rsidRPr="00902C22">
        <w:t xml:space="preserve">Furthermore, the "country wide" network coverage consists from Cells which are grouped into Tracking Areas as part of the mobility management handling of UEs. In contrast, a satellite cell, or a satellite with a set of cells, as part of an access network, may span at least partially over multiple countries or a large part of the Earth and could be bigger than a complete terrestrial PLMN. These characteristics of satellite coverage are captured in Annex A. </w:t>
      </w:r>
      <w:r w:rsidRPr="00902C22">
        <w:rPr>
          <w:rFonts w:cs="Arial"/>
        </w:rPr>
        <w:t>The 5G system mobility management has not been designed with an access network coverage of the size of a satellite system.</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 can be reused for a UE accessing 5GC via satellite 3GPP access?</w:t>
      </w:r>
    </w:p>
    <w:p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rsidR="00902C22" w:rsidRP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rsidR="00902C22" w:rsidRPr="00902C22" w:rsidRDefault="00902C22" w:rsidP="00902C22">
      <w:pPr>
        <w:pStyle w:val="Heading2"/>
        <w:rPr>
          <w:lang w:eastAsia="ko-KR"/>
        </w:rPr>
      </w:pPr>
      <w:bookmarkStart w:id="21" w:name="_Toc14111230"/>
      <w:bookmarkEnd w:id="20"/>
      <w:r w:rsidRPr="00902C22">
        <w:rPr>
          <w:lang w:eastAsia="ko-KR"/>
        </w:rPr>
        <w:t>5.2</w:t>
      </w:r>
      <w:r w:rsidRPr="00902C22">
        <w:rPr>
          <w:lang w:eastAsia="ko-KR"/>
        </w:rPr>
        <w:tab/>
        <w:t>Key Issue #2: Mobility Management with moving satellite coverage areas</w:t>
      </w:r>
      <w:bookmarkEnd w:id="21"/>
    </w:p>
    <w:p w:rsidR="00902C22" w:rsidRPr="00902C22" w:rsidRDefault="00902C22" w:rsidP="00902C22">
      <w:pPr>
        <w:pStyle w:val="Heading3"/>
        <w:rPr>
          <w:lang w:eastAsia="ko-KR"/>
        </w:rPr>
      </w:pPr>
      <w:bookmarkStart w:id="22" w:name="_Toc14111231"/>
      <w:r w:rsidRPr="00902C22">
        <w:rPr>
          <w:lang w:eastAsia="ko-KR"/>
        </w:rPr>
        <w:t>5</w:t>
      </w:r>
      <w:r w:rsidRPr="00902C22">
        <w:rPr>
          <w:lang w:eastAsia="zh-CN"/>
        </w:rPr>
        <w:t>.2</w:t>
      </w:r>
      <w:r w:rsidRPr="00902C22">
        <w:rPr>
          <w:lang w:eastAsia="ko-KR"/>
        </w:rPr>
        <w:t>.1</w:t>
      </w:r>
      <w:r w:rsidRPr="00902C22">
        <w:rPr>
          <w:lang w:eastAsia="ko-KR"/>
        </w:rPr>
        <w:tab/>
        <w:t>General description</w:t>
      </w:r>
      <w:bookmarkEnd w:id="22"/>
    </w:p>
    <w:p w:rsidR="00902C22" w:rsidRPr="00902C22" w:rsidRDefault="00902C22" w:rsidP="00902C22">
      <w:r w:rsidRPr="00902C22">
        <w:t>In the case when gNBs are onboard Non Geostationary satellites (i.e. NGSO OBP/ISL constellation as described in annex A of this Technical Report), the attached cells and tracking areas will be moving with the corresponding gNBs. There is thus, contrary to terrestrial access networks, a potential disconnect between geographical coverage, cell definition and tracking area and registration area definitions.</w:t>
      </w:r>
    </w:p>
    <w:p w:rsidR="00902C22" w:rsidRPr="00902C22" w:rsidRDefault="00902C22" w:rsidP="00902C22">
      <w:r w:rsidRPr="00902C22">
        <w:t>This may have some impact on functions that are associated to geographical areas, such as authorisation, billing, etc.</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w:t>
      </w:r>
      <w:r w:rsidRPr="00902C22">
        <w:rPr>
          <w:lang w:eastAsia="ko-KR"/>
        </w:rPr>
        <w:tab/>
        <w:t>Whether existing Connection Management mechanism can be reused for a UE accessing 5GC via satellite 3GPP access?</w:t>
      </w:r>
    </w:p>
    <w:p w:rsidR="00902C22" w:rsidRPr="00902C22" w:rsidRDefault="00902C22" w:rsidP="00902C22">
      <w:pPr>
        <w:pStyle w:val="B1"/>
        <w:rPr>
          <w:lang w:eastAsia="ko-KR"/>
        </w:rPr>
      </w:pPr>
      <w:r w:rsidRPr="00902C22">
        <w:rPr>
          <w:lang w:eastAsia="ko-KR"/>
        </w:rPr>
        <w:t>-</w:t>
      </w:r>
      <w:r w:rsidRPr="00902C22">
        <w:rPr>
          <w:lang w:eastAsia="ko-KR"/>
        </w:rPr>
        <w:tab/>
        <w:t>What are the functional impacts on the 5G CN when considering an satellite access with moving coverage areas and onboard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on the definition and on the management of Tracking Areas and Registration Areas as well as on mobility management when considering an satellite access with mobile coverage areas and onboard gNBs?</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satellite access with mobile coverage areas and onboard gNBs to limit the impact on the 5G CN and on the UE?</w:t>
      </w:r>
    </w:p>
    <w:p w:rsidR="00902C22" w:rsidRPr="00902C22" w:rsidRDefault="00902C22" w:rsidP="00902C22">
      <w:pPr>
        <w:pStyle w:val="B1"/>
        <w:rPr>
          <w:lang w:eastAsia="ko-KR"/>
        </w:rPr>
      </w:pPr>
      <w:r w:rsidRPr="00902C22">
        <w:rPr>
          <w:lang w:eastAsia="ko-KR"/>
        </w:rPr>
        <w:t>-</w:t>
      </w:r>
      <w:r w:rsidRPr="00902C22">
        <w:rPr>
          <w:lang w:eastAsia="ko-KR"/>
        </w:rPr>
        <w:tab/>
        <w:t>How is UE reachability (paging) handled in case of moving satellite access coverage areas and onboard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idle mode mobility with moving satellite coverage areas and onboard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connected mode mobility with moving satellite coverage areas and onboard gNBs?</w:t>
      </w:r>
    </w:p>
    <w:p w:rsidR="00902C22" w:rsidRP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rsidR="00902C22" w:rsidRPr="00902C22" w:rsidRDefault="00902C22" w:rsidP="00902C22">
      <w:pPr>
        <w:pStyle w:val="Heading2"/>
      </w:pPr>
      <w:bookmarkStart w:id="23" w:name="_Toc14111232"/>
      <w:r w:rsidRPr="00902C22">
        <w:t>5.3</w:t>
      </w:r>
      <w:r w:rsidRPr="00902C22">
        <w:tab/>
        <w:t>Key Issue #3: Delay in satellite</w:t>
      </w:r>
      <w:bookmarkEnd w:id="23"/>
    </w:p>
    <w:p w:rsidR="00902C22" w:rsidRPr="00902C22" w:rsidRDefault="00902C22" w:rsidP="00902C22">
      <w:pPr>
        <w:pStyle w:val="Heading3"/>
      </w:pPr>
      <w:bookmarkStart w:id="24" w:name="_Toc14111233"/>
      <w:r w:rsidRPr="00902C22">
        <w:t>5.3.1</w:t>
      </w:r>
      <w:r w:rsidRPr="00902C22">
        <w:tab/>
        <w:t>General description</w:t>
      </w:r>
      <w:bookmarkEnd w:id="24"/>
    </w:p>
    <w:p w:rsidR="00902C22" w:rsidRPr="00902C22" w:rsidRDefault="00902C22" w:rsidP="00902C22">
      <w:r w:rsidRPr="00902C22">
        <w:t>In satellite access, the one-way propagation delay between a UE and a satellite communication payload may range between 2 ms and 140 ms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rsidR="00902C22" w:rsidRPr="00902C22" w:rsidRDefault="00902C22" w:rsidP="00902C22">
      <w:pPr>
        <w:pStyle w:val="B1"/>
      </w:pPr>
      <w:r w:rsidRPr="00902C22">
        <w:t>-</w:t>
      </w:r>
      <w:r w:rsidRPr="00902C22">
        <w:tab/>
        <w:t>Considering a scenario where a 5G System integrates a satellite access What are the impacts of delays in the satellite access on the 5G system in the Non Access Stratum (e.g, Session Management and Mobility Management procedures) noting that:</w:t>
      </w:r>
    </w:p>
    <w:p w:rsidR="00902C22" w:rsidRPr="00902C22" w:rsidRDefault="00902C22" w:rsidP="00902C22">
      <w:pPr>
        <w:pStyle w:val="B2"/>
      </w:pPr>
      <w:r w:rsidRPr="00902C22">
        <w:t>-</w:t>
      </w:r>
      <w:r w:rsidRPr="00902C22">
        <w:tab/>
        <w:t>The propagation delay from between the UE and the access node can vary significantly (i.e. between 2 ms and 140 ms);</w:t>
      </w:r>
    </w:p>
    <w:p w:rsidR="00902C22" w:rsidRPr="00902C22" w:rsidRDefault="00902C22" w:rsidP="00902C22">
      <w:pPr>
        <w:pStyle w:val="B2"/>
      </w:pPr>
      <w:r w:rsidRPr="00902C22">
        <w:t>-</w:t>
      </w:r>
      <w:r w:rsidRPr="00902C22">
        <w:tab/>
        <w:t>The propagation delay between a satellite access node and a core network can also vary significantly (from 2 msec to 140 of msecs).</w:t>
      </w:r>
    </w:p>
    <w:p w:rsidR="00902C22" w:rsidRPr="00902C22" w:rsidRDefault="00902C22" w:rsidP="00902C22">
      <w:pPr>
        <w:pStyle w:val="B1"/>
      </w:pPr>
      <w:r w:rsidRPr="00902C22">
        <w:t>-</w:t>
      </w:r>
      <w:r w:rsidRPr="00902C22">
        <w:tab/>
        <w:t>What are the architectural assumptions on the 5G System to minimize the impacts on the NAS?</w:t>
      </w:r>
    </w:p>
    <w:p w:rsidR="00902C22" w:rsidRPr="00902C22" w:rsidRDefault="00902C22" w:rsidP="00902C22">
      <w:pPr>
        <w:pStyle w:val="B1"/>
      </w:pPr>
      <w:r w:rsidRPr="00902C22">
        <w:t>-</w:t>
      </w:r>
      <w:r w:rsidRPr="00902C22">
        <w:tab/>
        <w:t>What are the requirements on the satellite access to minimize the impacts on the NAS, as well on the 5G System?</w:t>
      </w:r>
    </w:p>
    <w:p w:rsidR="00902C22" w:rsidRPr="00902C22" w:rsidRDefault="00902C22" w:rsidP="00902C22">
      <w:pPr>
        <w:pStyle w:val="Heading2"/>
        <w:rPr>
          <w:lang w:eastAsia="ko-KR"/>
        </w:rPr>
      </w:pPr>
      <w:bookmarkStart w:id="25" w:name="_Toc14111234"/>
      <w:r w:rsidRPr="00902C22">
        <w:rPr>
          <w:lang w:eastAsia="ko-KR"/>
        </w:rPr>
        <w:t>5.4</w:t>
      </w:r>
      <w:r w:rsidRPr="00902C22">
        <w:rPr>
          <w:lang w:eastAsia="ko-KR"/>
        </w:rPr>
        <w:tab/>
        <w:t>Key Issue #4: QoS with satellite access</w:t>
      </w:r>
      <w:bookmarkEnd w:id="25"/>
    </w:p>
    <w:p w:rsidR="00902C22" w:rsidRPr="00902C22" w:rsidRDefault="00902C22" w:rsidP="00902C22">
      <w:pPr>
        <w:pStyle w:val="Heading3"/>
        <w:rPr>
          <w:lang w:eastAsia="ko-KR"/>
        </w:rPr>
      </w:pPr>
      <w:bookmarkStart w:id="26" w:name="_Toc14111235"/>
      <w:r w:rsidRPr="00902C22">
        <w:rPr>
          <w:lang w:eastAsia="ko-KR"/>
        </w:rPr>
        <w:t>5</w:t>
      </w:r>
      <w:r w:rsidRPr="00902C22">
        <w:rPr>
          <w:lang w:eastAsia="zh-CN"/>
        </w:rPr>
        <w:t>.4</w:t>
      </w:r>
      <w:r w:rsidRPr="00902C22">
        <w:rPr>
          <w:lang w:eastAsia="ko-KR"/>
        </w:rPr>
        <w:t>.1</w:t>
      </w:r>
      <w:r w:rsidRPr="00902C22">
        <w:rPr>
          <w:lang w:eastAsia="ko-KR"/>
        </w:rPr>
        <w:tab/>
        <w:t>General description</w:t>
      </w:r>
      <w:bookmarkEnd w:id="26"/>
    </w:p>
    <w:p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rsidR="00902C22" w:rsidRPr="00902C22" w:rsidRDefault="00902C22" w:rsidP="00902C22">
      <w:pPr>
        <w:rPr>
          <w:lang w:eastAsia="ko-KR"/>
        </w:rPr>
      </w:pPr>
      <w:r w:rsidRPr="00902C22">
        <w:rPr>
          <w:lang w:eastAsia="ko-KR"/>
        </w:rPr>
        <w:t>The following points are expected to be studies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on the QoS of a 5GS when introducing a satellite access?</w:t>
      </w:r>
    </w:p>
    <w:p w:rsidR="00902C22" w:rsidRPr="00902C22" w:rsidRDefault="00902C22" w:rsidP="00902C22">
      <w:pPr>
        <w:pStyle w:val="B1"/>
        <w:rPr>
          <w:lang w:eastAsia="ko-KR"/>
        </w:rPr>
      </w:pPr>
      <w:r w:rsidRPr="00902C22">
        <w:rPr>
          <w:lang w:eastAsia="ko-KR"/>
        </w:rPr>
        <w:t>-</w:t>
      </w:r>
      <w:r w:rsidRPr="00902C22">
        <w:rPr>
          <w:lang w:eastAsia="ko-KR"/>
        </w:rPr>
        <w:tab/>
        <w:t>What are the functional nodes and procedures in the 5GS to be updated to take into account these impacts, if any?</w:t>
      </w:r>
    </w:p>
    <w:p w:rsidR="00902C22" w:rsidRPr="00902C22" w:rsidRDefault="00902C22" w:rsidP="00902C22">
      <w:pPr>
        <w:pStyle w:val="Heading2"/>
        <w:rPr>
          <w:lang w:eastAsia="ko-KR"/>
        </w:rPr>
      </w:pPr>
      <w:bookmarkStart w:id="27" w:name="_Toc14111236"/>
      <w:r w:rsidRPr="00902C22">
        <w:rPr>
          <w:lang w:eastAsia="ko-KR"/>
        </w:rPr>
        <w:t>5.5</w:t>
      </w:r>
      <w:r w:rsidRPr="00902C22">
        <w:rPr>
          <w:lang w:eastAsia="ko-KR"/>
        </w:rPr>
        <w:tab/>
        <w:t>Key Issue #5: QoS with satellite backhaul</w:t>
      </w:r>
      <w:bookmarkEnd w:id="27"/>
    </w:p>
    <w:p w:rsidR="00902C22" w:rsidRPr="00902C22" w:rsidRDefault="00902C22" w:rsidP="00902C22">
      <w:pPr>
        <w:pStyle w:val="Heading3"/>
        <w:rPr>
          <w:lang w:eastAsia="ko-KR"/>
        </w:rPr>
      </w:pPr>
      <w:bookmarkStart w:id="28" w:name="_Toc14111237"/>
      <w:r w:rsidRPr="00902C22">
        <w:rPr>
          <w:lang w:eastAsia="ko-KR"/>
        </w:rPr>
        <w:t>5</w:t>
      </w:r>
      <w:r w:rsidRPr="00902C22">
        <w:rPr>
          <w:lang w:eastAsia="zh-CN"/>
        </w:rPr>
        <w:t>.5</w:t>
      </w:r>
      <w:r w:rsidRPr="00902C22">
        <w:rPr>
          <w:lang w:eastAsia="ko-KR"/>
        </w:rPr>
        <w:t>.1</w:t>
      </w:r>
      <w:r w:rsidRPr="00902C22">
        <w:rPr>
          <w:lang w:eastAsia="ko-KR"/>
        </w:rPr>
        <w:tab/>
        <w:t>General description</w:t>
      </w:r>
      <w:bookmarkEnd w:id="28"/>
    </w:p>
    <w:p w:rsidR="00902C22" w:rsidRPr="00902C22" w:rsidRDefault="00902C22" w:rsidP="00902C22">
      <w:pPr>
        <w:jc w:val="both"/>
      </w:pPr>
      <w:r w:rsidRPr="00902C22">
        <w:t>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Packet Delay Budget of 5 ms) may be required but the satellite link may be a GEO (Geostationary Earth Orbit) satellite link with a typical one-way latency of at least 240 ms - 280 ms. (see Annex A of this Technical Report for typical propagation delays).</w:t>
      </w:r>
    </w:p>
    <w:p w:rsidR="00902C22" w:rsidRPr="00902C22" w:rsidRDefault="00902C22" w:rsidP="00902C22">
      <w:r w:rsidRPr="00902C22">
        <w:t>The following points are expected to be studied for this key issue.</w:t>
      </w:r>
    </w:p>
    <w:p w:rsidR="00902C22" w:rsidRPr="00902C22" w:rsidRDefault="00902C22" w:rsidP="00902C22">
      <w:pPr>
        <w:pStyle w:val="B1"/>
      </w:pPr>
      <w:r w:rsidRPr="00902C22">
        <w:t>-</w:t>
      </w:r>
      <w:r w:rsidRPr="00902C22">
        <w:tab/>
        <w:t>What are the impacts on the 5G System QoS in case of using satellite backhaul?</w:t>
      </w:r>
    </w:p>
    <w:p w:rsidR="00902C22" w:rsidRPr="00902C22" w:rsidRDefault="00902C22" w:rsidP="00902C22">
      <w:pPr>
        <w:pStyle w:val="B1"/>
      </w:pPr>
      <w:r w:rsidRPr="00902C22">
        <w:t>-</w:t>
      </w:r>
      <w:r w:rsidRPr="00902C22">
        <w:tab/>
        <w:t>What are the functional nodes and procedures in the 5GS to be updated to take into account these impacts, if any?</w:t>
      </w:r>
    </w:p>
    <w:p w:rsidR="00902C22" w:rsidRPr="00902C22" w:rsidRDefault="00902C22" w:rsidP="00902C22">
      <w:pPr>
        <w:pStyle w:val="Heading2"/>
        <w:rPr>
          <w:lang w:eastAsia="ko-KR"/>
        </w:rPr>
      </w:pPr>
      <w:bookmarkStart w:id="29" w:name="_Toc14111238"/>
      <w:r w:rsidRPr="00902C22">
        <w:rPr>
          <w:lang w:eastAsia="ko-KR"/>
        </w:rPr>
        <w:t>5.6</w:t>
      </w:r>
      <w:r w:rsidRPr="00902C22">
        <w:rPr>
          <w:lang w:eastAsia="ko-KR"/>
        </w:rPr>
        <w:tab/>
        <w:t>Key Issue #6: RAN mobility with NGSO regenerative-based satellite access</w:t>
      </w:r>
      <w:bookmarkEnd w:id="29"/>
    </w:p>
    <w:p w:rsidR="00902C22" w:rsidRPr="00902C22" w:rsidRDefault="00902C22" w:rsidP="00902C22">
      <w:pPr>
        <w:pStyle w:val="Heading3"/>
        <w:rPr>
          <w:lang w:eastAsia="ko-KR"/>
        </w:rPr>
      </w:pPr>
      <w:bookmarkStart w:id="30" w:name="_Toc14111239"/>
      <w:r w:rsidRPr="00902C22">
        <w:rPr>
          <w:lang w:eastAsia="ko-KR"/>
        </w:rPr>
        <w:t>5</w:t>
      </w:r>
      <w:r w:rsidRPr="00902C22">
        <w:rPr>
          <w:lang w:eastAsia="zh-CN"/>
        </w:rPr>
        <w:t>.6</w:t>
      </w:r>
      <w:r w:rsidRPr="00902C22">
        <w:rPr>
          <w:lang w:eastAsia="ko-KR"/>
        </w:rPr>
        <w:t>.1</w:t>
      </w:r>
      <w:r w:rsidRPr="00902C22">
        <w:rPr>
          <w:lang w:eastAsia="ko-KR"/>
        </w:rPr>
        <w:tab/>
        <w:t>General description</w:t>
      </w:r>
      <w:bookmarkEnd w:id="30"/>
    </w:p>
    <w:p w:rsidR="00902C22" w:rsidRPr="00902C22" w:rsidRDefault="00902C22" w:rsidP="00902C22">
      <w:pPr>
        <w:rPr>
          <w:lang w:eastAsia="ko-KR"/>
        </w:rPr>
      </w:pPr>
      <w:r w:rsidRPr="00902C22">
        <w:rPr>
          <w:lang w:eastAsia="ko-KR"/>
        </w:rPr>
        <w:t>Embarking RANs on-board moving NGSO satellites implies frequent handovers of these RANs for any given 5CN, as well as their interconnection through an Xn interface.</w:t>
      </w:r>
    </w:p>
    <w:p w:rsidR="00902C22" w:rsidRPr="00902C22" w:rsidRDefault="00902C22" w:rsidP="00902C22">
      <w:pPr>
        <w:rPr>
          <w:lang w:eastAsia="ko-KR"/>
        </w:rPr>
      </w:pPr>
      <w:r w:rsidRPr="00902C22">
        <w:rPr>
          <w:lang w:eastAsia="ko-KR"/>
        </w:rPr>
        <w:t>As NGSO satellites coverage span a large coverage, and can include a significant number of UEs, a large number of UE's could be simultaneously handed over from one RAN to another one, leading to a group handover of the anchor point be the RAN and the CN.</w:t>
      </w:r>
    </w:p>
    <w:p w:rsidR="00902C22" w:rsidRPr="00902C22" w:rsidRDefault="00902C22" w:rsidP="00902C22">
      <w:pPr>
        <w:rPr>
          <w:lang w:eastAsia="ko-KR"/>
        </w:rPr>
      </w:pPr>
      <w:r w:rsidRPr="00902C22">
        <w:rPr>
          <w:lang w:eastAsia="ko-KR"/>
        </w:rPr>
        <w:t>Under these circumstances, this key issue shall address the following points:</w:t>
      </w:r>
    </w:p>
    <w:p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Xn and on the NG interfaces to ensure the mobility of the RAN with respect to the 5CN?</w:t>
      </w:r>
    </w:p>
    <w:p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rsidR="00902C22" w:rsidRP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31" w:name="_Toc14111240"/>
      <w:r w:rsidRPr="00902C22">
        <w:rPr>
          <w:lang w:eastAsia="ko-KR"/>
        </w:rPr>
        <w:t>5.7</w:t>
      </w:r>
      <w:r w:rsidRPr="00902C22">
        <w:rPr>
          <w:lang w:eastAsia="ko-KR"/>
        </w:rPr>
        <w:tab/>
        <w:t>Key Issue #7: Multi connectivity with satellite access</w:t>
      </w:r>
      <w:bookmarkEnd w:id="31"/>
    </w:p>
    <w:p w:rsidR="00902C22" w:rsidRPr="00902C22" w:rsidRDefault="00902C22" w:rsidP="00902C22">
      <w:pPr>
        <w:pStyle w:val="Heading3"/>
        <w:rPr>
          <w:lang w:eastAsia="ko-KR"/>
        </w:rPr>
      </w:pPr>
      <w:bookmarkStart w:id="32" w:name="_Toc14111241"/>
      <w:r w:rsidRPr="00902C22">
        <w:rPr>
          <w:lang w:eastAsia="ko-KR"/>
        </w:rPr>
        <w:t>5</w:t>
      </w:r>
      <w:r w:rsidRPr="00902C22">
        <w:rPr>
          <w:lang w:eastAsia="zh-CN"/>
        </w:rPr>
        <w:t>.7</w:t>
      </w:r>
      <w:r w:rsidRPr="00902C22">
        <w:rPr>
          <w:lang w:eastAsia="ko-KR"/>
        </w:rPr>
        <w:t>.1</w:t>
      </w:r>
      <w:r w:rsidRPr="00902C22">
        <w:rPr>
          <w:lang w:eastAsia="ko-KR"/>
        </w:rPr>
        <w:tab/>
        <w:t>General description</w:t>
      </w:r>
      <w:bookmarkEnd w:id="32"/>
    </w:p>
    <w:p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33" w:name="_MON_1624721158"/>
    <w:bookmarkEnd w:id="33"/>
    <w:p w:rsidR="00902C22" w:rsidRPr="00902C22" w:rsidRDefault="00902C22" w:rsidP="00902C22">
      <w:pPr>
        <w:pStyle w:val="TH"/>
      </w:pPr>
      <w:r w:rsidRPr="00902C22">
        <w:object w:dxaOrig="7897" w:dyaOrig="3683">
          <v:shape id="_x0000_i1053" type="#_x0000_t75" style="width:395.15pt;height:184.3pt" o:ole="">
            <v:imagedata r:id="rId20" o:title=""/>
          </v:shape>
          <o:OLEObject Type="Embed" ProgID="Word.Picture.8" ShapeID="_x0000_i1053" DrawAspect="Content" ObjectID="_1624724109" r:id="rId21"/>
        </w:object>
      </w:r>
    </w:p>
    <w:p w:rsidR="00902C22" w:rsidRPr="00902C22" w:rsidRDefault="00902C22" w:rsidP="00902C22">
      <w:pPr>
        <w:pStyle w:val="TF"/>
        <w:rPr>
          <w:lang w:eastAsia="zh-CN"/>
        </w:rPr>
      </w:pPr>
      <w:r w:rsidRPr="00902C22">
        <w:t>Figure 5.7.1-1: Multi connectivity architecture with terrestrial, NGSO satellite and GEO satellite RANs</w:t>
      </w:r>
    </w:p>
    <w:p w:rsidR="00902C22" w:rsidRPr="00902C22" w:rsidRDefault="00902C22" w:rsidP="00902C22">
      <w:pPr>
        <w:rPr>
          <w:lang w:eastAsia="ko-KR"/>
        </w:rPr>
      </w:pPr>
      <w:r w:rsidRPr="00902C22">
        <w:rPr>
          <w:lang w:eastAsia="ko-KR"/>
        </w:rPr>
        <w:t>The following points are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Pr="00902C22">
        <w:t>TR</w:t>
      </w:r>
      <w:r>
        <w:t> </w:t>
      </w:r>
      <w:r w:rsidRPr="00902C22">
        <w:t>23.793</w:t>
      </w:r>
      <w:r>
        <w:t> </w:t>
      </w:r>
      <w:r w:rsidRPr="00902C22">
        <w:t xml:space="preserve">[5] </w:t>
      </w:r>
      <w:r w:rsidRPr="00902C22">
        <w:rPr>
          <w:lang w:eastAsia="ko-KR"/>
        </w:rPr>
        <w:t>that should be exploited?</w:t>
      </w:r>
    </w:p>
    <w:p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rsidR="00902C22" w:rsidRPr="00902C22" w:rsidRDefault="00902C22" w:rsidP="00902C22">
      <w:pPr>
        <w:rPr>
          <w:lang w:eastAsia="ko-KR"/>
        </w:rPr>
      </w:pPr>
      <w:r w:rsidRPr="00902C22">
        <w:rPr>
          <w:lang w:eastAsia="ko-KR"/>
        </w:rPr>
        <w:t>In particular, what are the impacts when considering the following scenarios: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 satellite access composed of multiple gNBs interconnected with each other via Xn interface over Inter Satellite Links.</w:t>
      </w:r>
    </w:p>
    <w:p w:rsidR="00902C22" w:rsidRPr="00902C22" w:rsidRDefault="00902C22" w:rsidP="00902C22">
      <w:pPr>
        <w:rPr>
          <w:lang w:eastAsia="ko-KR"/>
        </w:rPr>
      </w:pPr>
      <w:r w:rsidRPr="00902C22">
        <w:rPr>
          <w:lang w:eastAsia="ko-KR"/>
        </w:rPr>
        <w:t>The impacts on the Xn and NG interfaces should be assessed as well as the criteria for access network selection and handover.</w:t>
      </w:r>
    </w:p>
    <w:p w:rsidR="00902C22" w:rsidRP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34" w:name="_Toc14111242"/>
      <w:r w:rsidRPr="00902C22">
        <w:rPr>
          <w:lang w:eastAsia="ko-KR"/>
        </w:rPr>
        <w:t>5.8</w:t>
      </w:r>
      <w:r w:rsidRPr="00902C22">
        <w:rPr>
          <w:lang w:eastAsia="ko-KR"/>
        </w:rPr>
        <w:tab/>
        <w:t>Key Issue #8: The role of satellite link in content distribution towards the edge</w:t>
      </w:r>
      <w:bookmarkEnd w:id="34"/>
    </w:p>
    <w:p w:rsidR="00902C22" w:rsidRPr="00902C22" w:rsidRDefault="00902C22" w:rsidP="00902C22">
      <w:pPr>
        <w:pStyle w:val="Heading3"/>
        <w:rPr>
          <w:lang w:eastAsia="ko-KR"/>
        </w:rPr>
      </w:pPr>
      <w:bookmarkStart w:id="35" w:name="_Toc14111243"/>
      <w:r w:rsidRPr="00902C22">
        <w:rPr>
          <w:lang w:eastAsia="ko-KR"/>
        </w:rPr>
        <w:t>5</w:t>
      </w:r>
      <w:r w:rsidRPr="00902C22">
        <w:rPr>
          <w:lang w:eastAsia="zh-CN"/>
        </w:rPr>
        <w:t>.8</w:t>
      </w:r>
      <w:r w:rsidRPr="00902C22">
        <w:rPr>
          <w:lang w:eastAsia="ko-KR"/>
        </w:rPr>
        <w:t>.1</w:t>
      </w:r>
      <w:r w:rsidRPr="00902C22">
        <w:rPr>
          <w:lang w:eastAsia="ko-KR"/>
        </w:rPr>
        <w:tab/>
        <w:t>General description</w:t>
      </w:r>
      <w:bookmarkEnd w:id="35"/>
    </w:p>
    <w:p w:rsidR="00902C22" w:rsidRPr="00902C22" w:rsidRDefault="00902C22" w:rsidP="00902C22">
      <w:r w:rsidRPr="00902C22">
        <w:t>Where a gNB is connected via transport layer that includes a satellite link there is the possibility to distribute content close to the edge.</w:t>
      </w:r>
    </w:p>
    <w:p w:rsidR="00902C22" w:rsidRPr="00902C22" w:rsidRDefault="00902C22" w:rsidP="00902C22">
      <w:pPr>
        <w:rPr>
          <w:lang w:eastAsia="ko-KR"/>
        </w:rPr>
      </w:pPr>
      <w:r w:rsidRPr="00902C22">
        <w:rPr>
          <w:lang w:eastAsia="ko-KR"/>
        </w:rPr>
        <w:t>The following point is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rsidR="00902C22" w:rsidRP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rsidR="00902C22" w:rsidRPr="00902C22" w:rsidRDefault="00902C22" w:rsidP="00902C22">
      <w:pPr>
        <w:pStyle w:val="Heading2"/>
        <w:rPr>
          <w:lang w:eastAsia="ko-KR"/>
        </w:rPr>
      </w:pPr>
      <w:bookmarkStart w:id="36" w:name="_Toc14111244"/>
      <w:r w:rsidRPr="00902C22">
        <w:rPr>
          <w:lang w:eastAsia="ko-KR"/>
        </w:rPr>
        <w:t>5.9</w:t>
      </w:r>
      <w:r w:rsidRPr="00902C22">
        <w:rPr>
          <w:lang w:eastAsia="ko-KR"/>
        </w:rPr>
        <w:tab/>
        <w:t>Key Issue #9: Multi connectivity with hybrid satellite/terrestrial backhaul</w:t>
      </w:r>
      <w:bookmarkEnd w:id="36"/>
    </w:p>
    <w:p w:rsidR="00902C22" w:rsidRPr="00902C22" w:rsidRDefault="00902C22" w:rsidP="00902C22">
      <w:pPr>
        <w:pStyle w:val="Heading3"/>
      </w:pPr>
      <w:bookmarkStart w:id="37" w:name="_Toc14111245"/>
      <w:r w:rsidRPr="00902C22">
        <w:t>5.9.1</w:t>
      </w:r>
      <w:r w:rsidRPr="00902C22">
        <w:tab/>
        <w:t>General Description</w:t>
      </w:r>
      <w:bookmarkEnd w:id="37"/>
    </w:p>
    <w:p w:rsidR="00902C22" w:rsidRPr="00902C22" w:rsidRDefault="00902C22" w:rsidP="00902C22">
      <w:pPr>
        <w:jc w:val="both"/>
      </w:pPr>
      <w:r>
        <w:t>Referring to use case "Optimal routing or steering over satellite" TS 22.822 [2] clause 5.5, the 5G system should be able to combine multiple links (e.g. satellite and terrestrial) to optimise the traffic flow according to e.g. the requested QoS. The following illustration from TS 22.822 [2] clause 5.5 describes the problem which should be encountered.</w:t>
      </w:r>
    </w:p>
    <w:p w:rsidR="00902C22" w:rsidRPr="00902C22" w:rsidRDefault="00902C22" w:rsidP="00902C22">
      <w:pPr>
        <w:jc w:val="both"/>
      </w:pPr>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rsidR="00902C22" w:rsidRPr="00902C22" w:rsidRDefault="00902C22" w:rsidP="00902C22">
      <w:pPr>
        <w:jc w:val="both"/>
      </w:pPr>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rsidR="00902C22" w:rsidRPr="00902C22" w:rsidRDefault="00902C22" w:rsidP="00902C22">
      <w:pPr>
        <w:jc w:val="both"/>
      </w:pPr>
      <w:r w:rsidRPr="00902C22">
        <w:t>The objective of this key issue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rsidR="00902C22" w:rsidRPr="00902C22" w:rsidRDefault="00902C22" w:rsidP="00902C22">
      <w:pPr>
        <w:jc w:val="both"/>
      </w:pPr>
      <w:r w:rsidRPr="00902C22">
        <w:t xml:space="preserve">We consider a backhauling configuration where the traffic between the Core Network and the (R)AN is transmitted through one or more satellite links and one or more terrestrial links. In this configuration, the traffic could be steered, switched or/and split over two links between the Core Network and the (R)AN. </w:t>
      </w:r>
    </w:p>
    <w:p w:rsidR="00902C22" w:rsidRDefault="00902C22" w:rsidP="00902C22">
      <w:pPr>
        <w:jc w:val="both"/>
      </w:pPr>
      <w:r w:rsidRPr="00902C22">
        <w:t>The following figure illustrates this multi connectivity backhaul configuration with the requirement of efficient use of available links.</w:t>
      </w:r>
    </w:p>
    <w:p w:rsidR="00902C22" w:rsidRPr="00902C22" w:rsidRDefault="00902C22" w:rsidP="00902C22">
      <w:pPr>
        <w:pStyle w:val="NO"/>
      </w:pPr>
      <w:r>
        <w:t>NOTE:</w:t>
      </w:r>
      <w:r>
        <w:tab/>
        <w:t>This clause is not related to multilink connectivity between UE and Core Network.</w:t>
      </w:r>
    </w:p>
    <w:bookmarkStart w:id="38" w:name="_MON_1624722290"/>
    <w:bookmarkEnd w:id="38"/>
    <w:p w:rsidR="00902C22" w:rsidRDefault="00902C22" w:rsidP="00902C22">
      <w:pPr>
        <w:pStyle w:val="TH"/>
      </w:pPr>
      <w:r w:rsidRPr="00902C22">
        <w:object w:dxaOrig="5893" w:dyaOrig="1974">
          <v:shape id="_x0000_i4029" type="#_x0000_t75" style="width:294.9pt;height:98.5pt" o:ole="">
            <v:imagedata r:id="rId22" o:title=""/>
          </v:shape>
          <o:OLEObject Type="Embed" ProgID="Word.Picture.8" ShapeID="_x0000_i4029" DrawAspect="Content" ObjectID="_1624724110" r:id="rId23"/>
        </w:object>
      </w:r>
    </w:p>
    <w:p w:rsidR="00902C22" w:rsidRDefault="00902C22" w:rsidP="00902C22">
      <w:pPr>
        <w:pStyle w:val="TF"/>
      </w:pPr>
      <w:r w:rsidRPr="00902C22">
        <w:t>Figure 1: Multilink backhaul over two links</w:t>
      </w:r>
    </w:p>
    <w:p w:rsidR="00902C22" w:rsidRDefault="00902C22" w:rsidP="00902C22">
      <w:r>
        <w:t>The objectives of this key issue are:</w:t>
      </w:r>
    </w:p>
    <w:p w:rsidR="00902C22" w:rsidRDefault="00902C22" w:rsidP="00902C22">
      <w:pPr>
        <w:pStyle w:val="B1"/>
      </w:pPr>
      <w:r>
        <w:t>1.</w:t>
      </w:r>
      <w:r>
        <w:tab/>
        <w:t>What are the impacts (if any) on the 5GS when introducing backhaul multi-connectivity with satellite link?</w:t>
      </w:r>
    </w:p>
    <w:p w:rsidR="00902C22" w:rsidRDefault="00902C22" w:rsidP="00902C22">
      <w:pPr>
        <w:pStyle w:val="B1"/>
      </w:pPr>
      <w:r>
        <w:t>2.</w:t>
      </w:r>
      <w:r>
        <w:tab/>
        <w:t>What is the finest backhaul traffic granularity which can be managed on N2, N3 interfaces (e.g. per-UE, per-QoS Flow)?</w:t>
      </w:r>
    </w:p>
    <w:p w:rsidR="00902C22" w:rsidRDefault="00902C22" w:rsidP="00902C22">
      <w:pPr>
        <w:pStyle w:val="B1"/>
      </w:pPr>
      <w:r>
        <w:t>3.</w:t>
      </w:r>
      <w:r>
        <w:tab/>
        <w:t>What are the criteria for steering/splitting/switching the traffic towards a specific backhaul link and where is the decision taken?</w:t>
      </w:r>
    </w:p>
    <w:p w:rsidR="00902C22" w:rsidRDefault="00902C22" w:rsidP="00902C22">
      <w:pPr>
        <w:pStyle w:val="B1"/>
      </w:pPr>
      <w:r>
        <w:t>4.</w:t>
      </w:r>
      <w:r>
        <w:tab/>
        <w:t>Should the configuration of the protocols on N2, N3 be adapted in order to allow the support of satellite link (e.g. support of high latency)?</w:t>
      </w:r>
    </w:p>
    <w:p w:rsidR="00902C22" w:rsidRPr="00902C22" w:rsidRDefault="00902C22" w:rsidP="00902C22">
      <w:pPr>
        <w:pStyle w:val="Heading1"/>
      </w:pPr>
      <w:bookmarkStart w:id="39" w:name="_Toc14111246"/>
      <w:r w:rsidRPr="00902C22">
        <w:t>6</w:t>
      </w:r>
      <w:r w:rsidRPr="00902C22">
        <w:tab/>
        <w:t>Solutions</w:t>
      </w:r>
      <w:bookmarkEnd w:id="39"/>
    </w:p>
    <w:p w:rsidR="00902C22" w:rsidRPr="00902C22" w:rsidRDefault="00902C22" w:rsidP="00902C22">
      <w:pPr>
        <w:pStyle w:val="Heading2"/>
      </w:pPr>
      <w:bookmarkStart w:id="40" w:name="_Toc14111247"/>
      <w:r w:rsidRPr="00902C22">
        <w:t>6.1</w:t>
      </w:r>
      <w:r w:rsidRPr="00902C22">
        <w:tab/>
        <w:t>Solution #1: Position-based and fixed TA Satellite Access</w:t>
      </w:r>
      <w:bookmarkEnd w:id="40"/>
    </w:p>
    <w:p w:rsidR="00902C22" w:rsidRPr="00902C22" w:rsidRDefault="00902C22" w:rsidP="00902C22">
      <w:pPr>
        <w:pStyle w:val="Heading3"/>
      </w:pPr>
      <w:bookmarkStart w:id="41" w:name="_Toc14111248"/>
      <w:r w:rsidRPr="00902C22">
        <w:t>6.1.1</w:t>
      </w:r>
      <w:r w:rsidRPr="00902C22">
        <w:tab/>
        <w:t>Description</w:t>
      </w:r>
      <w:bookmarkEnd w:id="41"/>
    </w:p>
    <w:p w:rsidR="00902C22" w:rsidRPr="00902C22" w:rsidRDefault="00902C22" w:rsidP="00902C22">
      <w:r w:rsidRPr="00902C22">
        <w:rPr>
          <w:b/>
        </w:rPr>
        <w:t>A - Principle of the fixed TA's</w:t>
      </w:r>
      <w:r w:rsidRPr="00902C22">
        <w:t xml:space="preserve"> - Each of the Tracking Areas (TA's) is defined as an area that is fixed at the surface of Earth.. The shape and location of these TA's is defined by the operator of the satellite RAN. This is illustrated in Figure 6.1.1-1. In this particular example, TA #1 and TA #2 are defined with respect to the case of beam spots of a fixed (GEO) satellite system: for each of these TA's, a number of fixed beam spots are associated with a TA. On the same figure are shown (smaller) moving beam spots from a (LEO) moving satellite RAN. In this case, it does not impact the definition of TA's, as TA's are independent of moving spot spots.</w:t>
      </w:r>
    </w:p>
    <w:p w:rsidR="00902C22" w:rsidRPr="00902C22" w:rsidRDefault="00902C22" w:rsidP="00902C22">
      <w:r w:rsidRPr="00902C22">
        <w:t>This definition shall take into account the accuracy of the position estimate system used by the satellite access to locate the UE.</w:t>
      </w:r>
    </w:p>
    <w:p w:rsidR="00902C22" w:rsidRPr="00902C22" w:rsidRDefault="00902C22" w:rsidP="00902C22">
      <w:pPr>
        <w:pStyle w:val="TH"/>
      </w:pPr>
      <w:r w:rsidRPr="00902C22">
        <w:object w:dxaOrig="8885" w:dyaOrig="6484">
          <v:shape id="_x0000_i1029" type="#_x0000_t75" style="width:444.1pt;height:324.3pt" o:ole="">
            <v:imagedata r:id="rId24" o:title=""/>
          </v:shape>
          <o:OLEObject Type="Embed" ProgID="Word.Picture.8" ShapeID="_x0000_i1029" DrawAspect="Content" ObjectID="_1624724111" r:id="rId25"/>
        </w:object>
      </w:r>
    </w:p>
    <w:p w:rsidR="00902C22" w:rsidRPr="00902C22" w:rsidRDefault="00902C22" w:rsidP="00902C22">
      <w:pPr>
        <w:pStyle w:val="TF"/>
      </w:pPr>
      <w:r w:rsidRPr="00902C22">
        <w:t xml:space="preserve">Figure 6.1.1-1: </w:t>
      </w:r>
      <w:r w:rsidRPr="00902C22">
        <w:t>Illustration</w:t>
      </w:r>
      <w:r w:rsidRPr="00902C22">
        <w:t xml:space="preserve"> of the various areas to be considered in this solution. Fixed tracking areas, fixed satellite-beam spots, moving satellite-beam spots</w:t>
      </w:r>
    </w:p>
    <w:p w:rsidR="00902C22" w:rsidRPr="00902C22" w:rsidRDefault="00902C22" w:rsidP="00902C22">
      <w:r w:rsidRPr="00902C22">
        <w:rPr>
          <w:b/>
        </w:rPr>
        <w:t>B - Principle for the mobility registration update</w:t>
      </w:r>
      <w:r w:rsidRPr="00902C22">
        <w:t xml:space="preserve"> - the position of a UE in CM-IDLE and CM-CONNECTED modes would be estimated on a periodic basis. The UE position is used the following way.</w:t>
      </w:r>
    </w:p>
    <w:p w:rsidR="00902C22" w:rsidRPr="00902C22" w:rsidRDefault="00902C22" w:rsidP="00902C22">
      <w:pPr>
        <w:rPr>
          <w:b/>
        </w:rPr>
      </w:pPr>
      <w:r w:rsidRPr="00902C22">
        <w:rPr>
          <w:b/>
        </w:rPr>
        <w:t>Initialisation</w:t>
      </w:r>
    </w:p>
    <w:p w:rsidR="00902C22" w:rsidRPr="00902C22" w:rsidRDefault="00902C22" w:rsidP="00902C22">
      <w:r w:rsidRPr="00902C22">
        <w:t>The Satellite RAN operator defines a set of Earth-fixed Tracking Areas e.g. with the (lat., lon.) coordinates of their vertices.</w:t>
      </w:r>
    </w:p>
    <w:p w:rsidR="00902C22" w:rsidRPr="00902C22" w:rsidRDefault="00902C22" w:rsidP="00902C22">
      <w:pPr>
        <w:rPr>
          <w:b/>
        </w:rPr>
      </w:pPr>
      <w:r w:rsidRPr="00902C22">
        <w:rPr>
          <w:b/>
        </w:rPr>
        <w:t>Mobility</w:t>
      </w:r>
    </w:p>
    <w:p w:rsidR="00902C22" w:rsidRPr="00902C22" w:rsidRDefault="00902C22" w:rsidP="00902C22">
      <w:pPr>
        <w:pStyle w:val="B1"/>
      </w:pPr>
      <w:r w:rsidRPr="00902C22">
        <w:t>-</w:t>
      </w:r>
      <w:r w:rsidRPr="00902C22">
        <w:tab/>
        <w:t>The position of the UE is estimated at switch-on and is used to select a tracking area and a registration area.</w:t>
      </w:r>
    </w:p>
    <w:p w:rsidR="00902C22" w:rsidRPr="00902C22" w:rsidRDefault="00902C22" w:rsidP="00902C22">
      <w:pPr>
        <w:pStyle w:val="B1"/>
      </w:pPr>
      <w:r w:rsidRPr="00902C22">
        <w:t>-</w:t>
      </w:r>
      <w:r w:rsidRPr="00902C22">
        <w:tab/>
        <w:t>In CM-IDLE and CM-CONNECTED modes, the UE position is re-estimated at regular intervals.</w:t>
      </w:r>
    </w:p>
    <w:p w:rsidR="00902C22" w:rsidRPr="00902C22" w:rsidRDefault="00902C22" w:rsidP="00902C22">
      <w:pPr>
        <w:pStyle w:val="B1"/>
      </w:pPr>
      <w:r w:rsidRPr="00902C22">
        <w:t>-</w:t>
      </w:r>
      <w:r w:rsidRPr="00902C22">
        <w:tab/>
        <w:t>If comparison to a TA/RA map shows that the new position is in a new tracking/registration area, a mobility registration update is triggered by the UE.</w:t>
      </w:r>
    </w:p>
    <w:p w:rsidR="00902C22" w:rsidRPr="00902C22" w:rsidRDefault="00902C22" w:rsidP="00902C22">
      <w:pPr>
        <w:pStyle w:val="EditorsNote"/>
      </w:pPr>
      <w:r w:rsidRPr="00902C22">
        <w:t>Editor's note:</w:t>
      </w:r>
      <w:r w:rsidRPr="00902C22">
        <w:tab/>
        <w:t>The average UE position re-estimation period required for the solution in case of moving satellite should be documented in order to estimate the UE battery and RAN consumption.</w:t>
      </w:r>
    </w:p>
    <w:p w:rsidR="00902C22" w:rsidRPr="00902C22" w:rsidRDefault="00902C22" w:rsidP="00902C22">
      <w:pPr>
        <w:pStyle w:val="EditorsNote"/>
      </w:pPr>
      <w:r w:rsidRPr="00902C22">
        <w:t>Editor's note:</w:t>
      </w:r>
      <w:r w:rsidRPr="00902C22">
        <w:tab/>
        <w:t>The UE position estimation and its use to trigger mobility procedure updates should be specified by RAN working groups.</w:t>
      </w:r>
    </w:p>
    <w:p w:rsidR="00902C22" w:rsidRPr="00902C22" w:rsidRDefault="00902C22" w:rsidP="00902C22">
      <w:pPr>
        <w:pStyle w:val="EditorsNote"/>
      </w:pPr>
      <w:r w:rsidRPr="00902C22">
        <w:t>Editor's note:</w:t>
      </w:r>
      <w:r w:rsidRPr="00902C22">
        <w:tab/>
        <w:t>Aspects impacting RAN need to be investigated and analysed by RAN groups.</w:t>
      </w:r>
    </w:p>
    <w:p w:rsidR="00902C22" w:rsidRPr="00902C22" w:rsidRDefault="00902C22" w:rsidP="00902C22">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The 5GC still pages UE in CM-IDLE within the allocated Registration Area, i.e. a list of TAs</w:t>
      </w:r>
      <w:r w:rsidRPr="00902C22">
        <w:t>.</w:t>
      </w:r>
      <w:r w:rsidRPr="00902C22">
        <w:rPr>
          <w:lang w:eastAsia="zh-CN"/>
        </w:rPr>
        <w:t xml:space="preserve"> For TAs served by </w:t>
      </w:r>
      <w:r w:rsidRPr="00902C22">
        <w:t xml:space="preserve">moving beam spots from </w:t>
      </w:r>
      <w:r w:rsidRPr="00902C22">
        <w:rPr>
          <w:lang w:eastAsia="zh-CN"/>
        </w:rPr>
        <w:t xml:space="preserve">non-GEO satellites, </w:t>
      </w:r>
      <w:r w:rsidRPr="00902C22">
        <w:t>satellite RAN</w:t>
      </w:r>
      <w:r w:rsidRPr="00902C22">
        <w:rPr>
          <w:lang w:eastAsia="zh-CN"/>
        </w:rPr>
        <w:t xml:space="preserve"> needs to identify which satellite(s) is serving the TAs and </w:t>
      </w:r>
      <w:r w:rsidRPr="00902C22">
        <w:t>request the corresponding satellites to page the UE.</w:t>
      </w:r>
    </w:p>
    <w:p w:rsidR="00902C22" w:rsidRPr="00902C22" w:rsidRDefault="00902C22" w:rsidP="00902C22">
      <w:pPr>
        <w:pStyle w:val="Heading3"/>
      </w:pPr>
      <w:bookmarkStart w:id="42" w:name="_Toc14111249"/>
      <w:r w:rsidRPr="00902C22">
        <w:t>6.1.2</w:t>
      </w:r>
      <w:r w:rsidRPr="00902C22">
        <w:tab/>
        <w:t>Procedures</w:t>
      </w:r>
      <w:bookmarkEnd w:id="42"/>
    </w:p>
    <w:p w:rsidR="00902C22" w:rsidRPr="00902C22" w:rsidRDefault="00902C22" w:rsidP="00902C22">
      <w:pPr>
        <w:pStyle w:val="EditorsNote"/>
      </w:pPr>
      <w:r w:rsidRPr="00902C22">
        <w:t>Editor's note:</w:t>
      </w:r>
      <w:r w:rsidRPr="00902C22">
        <w:tab/>
        <w:t>This clause captures impacts on existing 3GPP procedures.</w:t>
      </w:r>
    </w:p>
    <w:p w:rsidR="00902C22" w:rsidRPr="00902C22" w:rsidRDefault="00902C22" w:rsidP="00902C22"/>
    <w:p w:rsidR="00902C22" w:rsidRPr="00902C22" w:rsidRDefault="00902C22" w:rsidP="00902C22">
      <w:pPr>
        <w:pStyle w:val="Heading3"/>
        <w:rPr>
          <w:lang w:eastAsia="zh-CN"/>
        </w:rPr>
      </w:pPr>
      <w:bookmarkStart w:id="43" w:name="_Toc14111250"/>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3"/>
    </w:p>
    <w:p w:rsidR="00902C22" w:rsidRPr="00902C22" w:rsidRDefault="00902C22" w:rsidP="00902C22">
      <w:pPr>
        <w:pStyle w:val="EditorsNote"/>
      </w:pPr>
      <w:r w:rsidRPr="00902C22">
        <w:t>Editor's note:</w:t>
      </w:r>
      <w:r w:rsidRPr="00902C22">
        <w:tab/>
        <w:t>This clause captures impacts on existing 3GPP nodes and functional elements.</w:t>
      </w:r>
    </w:p>
    <w:p w:rsidR="00902C22" w:rsidRPr="00902C22" w:rsidRDefault="00902C22" w:rsidP="00902C22"/>
    <w:p w:rsidR="00902C22" w:rsidRPr="00902C22" w:rsidRDefault="00902C22" w:rsidP="00902C22">
      <w:pPr>
        <w:pStyle w:val="Heading3"/>
        <w:rPr>
          <w:lang w:eastAsia="zh-CN"/>
        </w:rPr>
      </w:pPr>
      <w:bookmarkStart w:id="44" w:name="_Toc14111251"/>
      <w:r w:rsidRPr="00902C22">
        <w:rPr>
          <w:lang w:eastAsia="zh-CN"/>
        </w:rPr>
        <w:t>6.1.4</w:t>
      </w:r>
      <w:r w:rsidRPr="00902C22">
        <w:rPr>
          <w:lang w:eastAsia="zh-CN"/>
        </w:rPr>
        <w:tab/>
        <w:t>Solution Evaluation</w:t>
      </w:r>
      <w:bookmarkEnd w:id="44"/>
    </w:p>
    <w:p w:rsidR="00902C22" w:rsidRPr="00902C22" w:rsidRDefault="00902C22" w:rsidP="00902C22">
      <w:pPr>
        <w:pStyle w:val="EditorsNote"/>
      </w:pPr>
      <w:r w:rsidRPr="00902C22">
        <w:t>Editor's note:</w:t>
      </w:r>
      <w:r w:rsidRPr="00902C22">
        <w:tab/>
        <w:t>This clause provides an evaluation of this solution.</w:t>
      </w:r>
    </w:p>
    <w:p w:rsidR="00902C22" w:rsidRPr="00902C22" w:rsidRDefault="00902C22" w:rsidP="00902C22"/>
    <w:p w:rsidR="00902C22" w:rsidRPr="00902C22" w:rsidRDefault="00902C22" w:rsidP="00902C22">
      <w:pPr>
        <w:pStyle w:val="Heading2"/>
        <w:rPr>
          <w:lang w:eastAsia="zh-CN"/>
        </w:rPr>
      </w:pPr>
      <w:bookmarkStart w:id="45" w:name="_Toc14111252"/>
      <w:r w:rsidRPr="00902C22">
        <w:t>6.2</w:t>
      </w:r>
      <w:r w:rsidRPr="00902C22">
        <w:tab/>
        <w:t>Solution #2: Addition of new values to RAT type IE</w:t>
      </w:r>
      <w:bookmarkEnd w:id="45"/>
    </w:p>
    <w:p w:rsidR="00902C22" w:rsidRPr="00902C22" w:rsidRDefault="00902C22" w:rsidP="00902C22">
      <w:pPr>
        <w:pStyle w:val="Heading3"/>
      </w:pPr>
      <w:bookmarkStart w:id="46" w:name="_Toc14111253"/>
      <w:r w:rsidRPr="00902C22">
        <w:t>6.2.1</w:t>
      </w:r>
      <w:r w:rsidRPr="00902C22">
        <w:tab/>
        <w:t>Description</w:t>
      </w:r>
      <w:bookmarkEnd w:id="46"/>
    </w:p>
    <w:p w:rsidR="00902C22" w:rsidRPr="00902C22" w:rsidRDefault="00902C22" w:rsidP="00902C22">
      <w:r w:rsidRPr="00902C22">
        <w:t xml:space="preserve">This a solution for Key Issue #4: </w:t>
      </w:r>
      <w:r w:rsidRPr="00902C22">
        <w:rPr>
          <w:lang w:eastAsia="ko-KR"/>
        </w:rPr>
        <w:t>QoS with satellite access</w:t>
      </w:r>
      <w:r w:rsidRPr="00902C22">
        <w:t>, and it provides a partial solution for the CN awareness of satellite access for several other use cases also, such as RAT Restriction. The solution proposes to add a new value to the RAT Type. The AMF will de determine the RAT Type from the gNB ID part of the Global RAN Node ID and possibly TA during the N2 setup. The new RAT Type for satellite access is only known in the CN. Any possible RAN needs for NR Satellite Access need to be addressed by the RAN groups.</w:t>
      </w:r>
    </w:p>
    <w:p w:rsidR="00902C22" w:rsidRPr="00902C22" w:rsidRDefault="00902C22" w:rsidP="00902C22">
      <w:r w:rsidRPr="00902C22">
        <w:t>This 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p>
    <w:p w:rsidR="00902C22" w:rsidRPr="00902C22" w:rsidRDefault="00902C22" w:rsidP="00902C22">
      <w:r w:rsidRPr="00902C22">
        <w:t>Different orbits introduce substantially different delays on the signalling path. Consequently it is necessary to distinguish the different orbits for QoS and policy control purposes. This distinction can be created by introducing different RAT types for different orbits.</w:t>
      </w:r>
    </w:p>
    <w:p w:rsidR="00902C22" w:rsidRPr="00902C22" w:rsidRDefault="00902C22" w:rsidP="00902C22">
      <w:r w:rsidRPr="00902C22">
        <w:t>Next to the already defined values in TS</w:t>
      </w:r>
      <w:r>
        <w:t> </w:t>
      </w:r>
      <w:r w:rsidRPr="00902C22">
        <w:t>23.502</w:t>
      </w:r>
      <w:r>
        <w:t> </w:t>
      </w:r>
      <w:r w:rsidRPr="00902C22">
        <w:t>[3]:</w:t>
      </w:r>
    </w:p>
    <w:p w:rsidR="00902C22" w:rsidRPr="00902C22" w:rsidRDefault="00902C22" w:rsidP="00902C22">
      <w:pPr>
        <w:pStyle w:val="B1"/>
      </w:pPr>
      <w:r w:rsidRPr="00902C22">
        <w:t>-</w:t>
      </w:r>
      <w:r w:rsidRPr="00902C22">
        <w:tab/>
        <w:t>"E-UTRA".</w:t>
      </w:r>
    </w:p>
    <w:p w:rsidR="00902C22" w:rsidRPr="00902C22" w:rsidRDefault="00902C22" w:rsidP="00902C22">
      <w:pPr>
        <w:pStyle w:val="B1"/>
      </w:pPr>
      <w:r w:rsidRPr="00902C22">
        <w:t>-</w:t>
      </w:r>
      <w:r w:rsidRPr="00902C22">
        <w:tab/>
        <w:t>"NR".</w:t>
      </w:r>
    </w:p>
    <w:p w:rsidR="00902C22" w:rsidRPr="00902C22" w:rsidRDefault="00902C22" w:rsidP="00902C22">
      <w:r w:rsidRPr="00902C22">
        <w:t>We propose to add:</w:t>
      </w:r>
    </w:p>
    <w:p w:rsidR="00902C22" w:rsidRPr="00902C22" w:rsidRDefault="00902C22" w:rsidP="00902C22">
      <w:pPr>
        <w:pStyle w:val="B1"/>
      </w:pPr>
      <w:r w:rsidRPr="00902C22">
        <w:t>-</w:t>
      </w:r>
      <w:r w:rsidRPr="00902C22">
        <w:tab/>
        <w:t>"NR (LEO)".</w:t>
      </w:r>
    </w:p>
    <w:p w:rsidR="00902C22" w:rsidRPr="00902C22" w:rsidRDefault="00902C22" w:rsidP="00902C22">
      <w:pPr>
        <w:pStyle w:val="B1"/>
      </w:pPr>
      <w:r w:rsidRPr="00902C22">
        <w:t>-</w:t>
      </w:r>
      <w:r w:rsidRPr="00902C22">
        <w:tab/>
        <w:t>"NR (MEO)".</w:t>
      </w:r>
    </w:p>
    <w:p w:rsidR="00902C22" w:rsidRPr="00902C22" w:rsidRDefault="00902C22" w:rsidP="00902C22">
      <w:pPr>
        <w:pStyle w:val="B1"/>
      </w:pPr>
      <w:r w:rsidRPr="00902C22">
        <w:t>-</w:t>
      </w:r>
      <w:r w:rsidRPr="00902C22">
        <w:tab/>
        <w:t>"NR (OTHERSAT)".</w:t>
      </w:r>
    </w:p>
    <w:p w:rsidR="00902C22" w:rsidRPr="00902C22" w:rsidRDefault="00902C22" w:rsidP="00902C22">
      <w:r w:rsidRPr="00902C22">
        <w:t>As a new RAT Type code points to accommodate this solution.</w:t>
      </w:r>
    </w:p>
    <w:p w:rsidR="00902C22" w:rsidRPr="00902C22" w:rsidRDefault="00902C22" w:rsidP="00902C22">
      <w:r w:rsidRPr="00902C22">
        <w:t>These New RAT types would be defined as follows:</w:t>
      </w:r>
    </w:p>
    <w:p w:rsidR="00902C22" w:rsidRPr="00902C22" w:rsidRDefault="00902C22" w:rsidP="00902C22">
      <w:pPr>
        <w:pStyle w:val="B1"/>
      </w:pPr>
      <w:r w:rsidRPr="00902C22">
        <w:t>-</w:t>
      </w:r>
      <w:r w:rsidRPr="00902C22">
        <w:tab/>
        <w:t>"NR (LEO)": which RATs, would be NR RAN's,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rsidR="00902C22" w:rsidRPr="00902C22" w:rsidRDefault="00902C22" w:rsidP="00902C22">
      <w:pPr>
        <w:pStyle w:val="B1"/>
      </w:pPr>
      <w:r w:rsidRPr="00902C22">
        <w:t>-</w:t>
      </w:r>
      <w:r w:rsidRPr="00902C22">
        <w:tab/>
        <w:t>"NR (MEO)": which RATs, would be NR RAN's, based on MEO satellite constellations, for which the satellite altitude would be between 8000 km and 25,000 km. This class of altitude is set artificially as satellites being above would be deemed above radiation intensive van Allen Belts, not in LEO, but not in GEO neither.</w:t>
      </w:r>
    </w:p>
    <w:p w:rsidR="00902C22" w:rsidRPr="00902C22" w:rsidRDefault="00902C22" w:rsidP="00902C22">
      <w:pPr>
        <w:pStyle w:val="B1"/>
      </w:pPr>
      <w:r w:rsidRPr="00902C22">
        <w:t>-</w:t>
      </w:r>
      <w:r w:rsidRPr="00902C22">
        <w:tab/>
        <w:t>"NR (OTHERSAT)": which RATs, would be NR RAN's, based on GEO satellites (35 786 km), HEO satellites, or other type of satellites that are not identified yet.</w:t>
      </w:r>
    </w:p>
    <w:p w:rsidR="00902C22" w:rsidRPr="00902C22" w:rsidRDefault="00902C22" w:rsidP="00902C22">
      <w:pPr>
        <w:pStyle w:val="EditorsNote"/>
      </w:pPr>
      <w:r w:rsidRPr="00902C22">
        <w:t>Editor's note:</w:t>
      </w:r>
      <w:r w:rsidRPr="00902C22">
        <w:tab/>
        <w:t>Whether a new Global RAN Node ID needs to be defined TS</w:t>
      </w:r>
      <w:r>
        <w:t> </w:t>
      </w:r>
      <w:r w:rsidRPr="00902C22">
        <w:t>38.413</w:t>
      </w:r>
      <w:r>
        <w:t> </w:t>
      </w:r>
      <w:r w:rsidRPr="00902C22">
        <w:t>[4] is up to TSG RAN to decide.</w:t>
      </w:r>
    </w:p>
    <w:p w:rsidR="00902C22" w:rsidRPr="00902C22" w:rsidRDefault="00902C22" w:rsidP="00902C22">
      <w:pPr>
        <w:pStyle w:val="EditorsNote"/>
      </w:pPr>
      <w:r w:rsidRPr="00902C22">
        <w:t>Editor's note:</w:t>
      </w:r>
      <w:r w:rsidRPr="00902C22">
        <w:tab/>
        <w:t>"NR (LEO)", "NR (MEO)" and "NR (OTHERSAT)" RAT Types are collectively designated as "NR (Sat Access)" after this note. Detailed analysis of the satellite altitude is FFS.</w:t>
      </w:r>
    </w:p>
    <w:p w:rsidR="00902C22" w:rsidRPr="00902C22" w:rsidRDefault="00902C22" w:rsidP="00902C22">
      <w:pPr>
        <w:pStyle w:val="Heading3"/>
      </w:pPr>
      <w:bookmarkStart w:id="47" w:name="_Toc14111254"/>
      <w:r w:rsidRPr="00902C22">
        <w:t>6.2.2</w:t>
      </w:r>
      <w:r w:rsidRPr="00902C22">
        <w:tab/>
        <w:t>Procedures</w:t>
      </w:r>
      <w:bookmarkEnd w:id="47"/>
    </w:p>
    <w:p w:rsidR="00902C22" w:rsidRPr="00902C22" w:rsidRDefault="00902C22" w:rsidP="00902C22">
      <w:r w:rsidRPr="00902C22">
        <w:rPr>
          <w:lang w:eastAsia="zh-CN"/>
        </w:rPr>
        <w:t>The AMF determines RAT Type based on the gNB ID part of the Global RAN Node ID and possibly TA associated with the N2 interface. For example, a separate Global RAN Node ID value range can be used for Satellite NR nodes to distinguish them from terrestrial NR nodes.</w:t>
      </w:r>
    </w:p>
    <w:p w:rsidR="00902C22" w:rsidRPr="00902C22" w:rsidRDefault="00902C22" w:rsidP="00902C22">
      <w:r w:rsidRPr="00902C22">
        <w:t xml:space="preserve">During the UE requested PDU Session Establishment Procedure the AMF sends the RAT Type towards the SMF in a </w:t>
      </w:r>
      <w:r w:rsidRPr="00902C22">
        <w:rPr>
          <w:lang w:eastAsia="zh-CN"/>
        </w:rPr>
        <w:t xml:space="preserve">Nsmf_PDUSession_CreateSMContext </w:t>
      </w:r>
      <w:r w:rsidRPr="00902C22">
        <w:t>Request in step 3 in figure 6.2.2-1.</w:t>
      </w:r>
    </w:p>
    <w:p w:rsidR="00902C22" w:rsidRPr="00902C22" w:rsidRDefault="00902C22" w:rsidP="00902C22">
      <w:r w:rsidRPr="00902C22">
        <w:t>In the case of PCF deployment the PCF is notified via SM Policy Association Establishment procedure by the SMF. The SMF will invoke Npcf_SMPolicyControl_Create operation that carries the RAT Type information. The PCF will make a Policy decision and respond with a Npcf_SMPolicyControl_Create response which carries the policy information that contains the 5QI value that should be enforced by the SMF. For RAT Type: "NR (Sat Access)", 5QI values that require low latency should not be considered in this response.</w:t>
      </w:r>
    </w:p>
    <w:p w:rsidR="00902C22" w:rsidRPr="00902C22" w:rsidRDefault="00902C22" w:rsidP="00902C22">
      <w:r w:rsidRPr="00902C22">
        <w:t>If the PCF is not deployed the SMF will according to local policy determine a QoS profile and 5QI value for this PDU session and communicate this in step 11. For RAT Type: "NR (Sat Access)", 5QI values that require low latency should not be considered in this response.</w:t>
      </w:r>
    </w:p>
    <w:p w:rsidR="00902C22" w:rsidRPr="00902C22" w:rsidRDefault="00902C22" w:rsidP="00902C22">
      <w:r w:rsidRPr="00902C22">
        <w:t>In step 11 the SMF sends Namf_Communication_N1N2MessageTransfer which contains the N2 SM information that carries QoS profiles for the RAN.</w:t>
      </w:r>
    </w:p>
    <w:p w:rsidR="00902C22" w:rsidRPr="00902C22" w:rsidRDefault="00902C22" w:rsidP="00902C22">
      <w:r w:rsidRPr="00902C22">
        <w:t>In step 12 the AMF sends a N2 PDU Session Request towards the RAN over N2 and it contains the N2 SM information again.</w:t>
      </w:r>
    </w:p>
    <w:p w:rsidR="00902C22" w:rsidRPr="00902C22" w:rsidRDefault="00902C22" w:rsidP="00902C22">
      <w:pPr>
        <w:pStyle w:val="TH"/>
      </w:pPr>
      <w:r w:rsidRPr="00902C22">
        <w:object w:dxaOrig="9600" w:dyaOrig="12345">
          <v:shape id="_x0000_i1030" type="#_x0000_t75" style="width:479.8pt;height:617.45pt" o:ole="">
            <v:imagedata r:id="rId26" o:title=""/>
          </v:shape>
          <o:OLEObject Type="Embed" ProgID="Word.Picture.8" ShapeID="_x0000_i1030" DrawAspect="Content" ObjectID="_1624724112" r:id="rId27"/>
        </w:object>
      </w:r>
    </w:p>
    <w:p w:rsidR="00902C22" w:rsidRPr="00902C22" w:rsidRDefault="00902C22" w:rsidP="00902C22">
      <w:pPr>
        <w:pStyle w:val="TF"/>
      </w:pPr>
      <w:r w:rsidRPr="00902C22">
        <w:t>Figure 6.2.2-1: UE-requested PDU Session Establishment for non-roaming and roaming with local breakout. Figure from TS 23.502 [3] clause 4.3.2.2.1</w:t>
      </w:r>
    </w:p>
    <w:p w:rsidR="00902C22" w:rsidRPr="00902C22" w:rsidRDefault="00902C22" w:rsidP="00902C22">
      <w:pPr>
        <w:pStyle w:val="Heading3"/>
      </w:pPr>
      <w:bookmarkStart w:id="48" w:name="_Toc14111255"/>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8"/>
    </w:p>
    <w:p w:rsidR="00902C22" w:rsidRPr="00902C22" w:rsidRDefault="00902C22" w:rsidP="00902C22">
      <w:r w:rsidRPr="00902C22">
        <w:t>This new RAT type code point impacts the following functions:</w:t>
      </w:r>
    </w:p>
    <w:p w:rsidR="00902C22" w:rsidRPr="00902C22" w:rsidRDefault="00902C22" w:rsidP="00902C22">
      <w:pPr>
        <w:pStyle w:val="B1"/>
        <w:rPr>
          <w:lang w:eastAsia="zh-CN"/>
        </w:rPr>
      </w:pPr>
      <w:r w:rsidRPr="00902C22">
        <w:rPr>
          <w:lang w:eastAsia="zh-CN"/>
        </w:rPr>
        <w:t>-</w:t>
      </w:r>
      <w:r w:rsidRPr="00902C22">
        <w:rPr>
          <w:lang w:eastAsia="zh-CN"/>
        </w:rPr>
        <w:tab/>
        <w:t>AMF determines this new RAT type from the Global RAN Node ID during N2 setup and uses it in any procedures where RAT Ttype is applied.</w:t>
      </w:r>
    </w:p>
    <w:p w:rsidR="00902C22" w:rsidRPr="00902C22" w:rsidRDefault="00902C22" w:rsidP="00902C22">
      <w:pPr>
        <w:pStyle w:val="B1"/>
        <w:rPr>
          <w:lang w:eastAsia="zh-CN"/>
        </w:rPr>
      </w:pPr>
      <w:r w:rsidRPr="00902C22">
        <w:rPr>
          <w:lang w:eastAsia="zh-CN"/>
        </w:rPr>
        <w:t>-</w:t>
      </w:r>
      <w:r w:rsidRPr="00902C22">
        <w:rPr>
          <w:lang w:eastAsia="zh-CN"/>
        </w:rPr>
        <w:tab/>
        <w:t>SMF uses this new RAT type code point to restrict certain 5QI values.</w:t>
      </w:r>
    </w:p>
    <w:p w:rsidR="00902C22" w:rsidRPr="00902C22" w:rsidRDefault="00902C22" w:rsidP="00902C22">
      <w:pPr>
        <w:pStyle w:val="B1"/>
        <w:rPr>
          <w:lang w:eastAsia="zh-CN"/>
        </w:rPr>
      </w:pPr>
      <w:r w:rsidRPr="00902C22">
        <w:rPr>
          <w:lang w:eastAsia="zh-CN"/>
        </w:rPr>
        <w:t>-</w:t>
      </w:r>
      <w:r w:rsidRPr="00902C22">
        <w:rPr>
          <w:lang w:eastAsia="zh-CN"/>
        </w:rPr>
        <w:tab/>
        <w:t>PCF uses this new RAT type code point to restrict certain 5QI values.</w:t>
      </w:r>
    </w:p>
    <w:p w:rsidR="00902C22" w:rsidRPr="00902C22" w:rsidRDefault="00902C22" w:rsidP="00902C22">
      <w:pPr>
        <w:pStyle w:val="B1"/>
        <w:rPr>
          <w:lang w:eastAsia="zh-CN"/>
        </w:rPr>
      </w:pPr>
      <w:r w:rsidRPr="00902C22">
        <w:rPr>
          <w:lang w:eastAsia="zh-CN"/>
        </w:rPr>
        <w:t>-</w:t>
      </w:r>
      <w:r w:rsidRPr="00902C22">
        <w:rPr>
          <w:lang w:eastAsia="zh-CN"/>
        </w:rPr>
        <w:tab/>
        <w:t>Charging uses this new RAT Type code point for satellite specific charging.</w:t>
      </w:r>
    </w:p>
    <w:p w:rsidR="00902C22" w:rsidRPr="00902C22" w:rsidRDefault="00902C22" w:rsidP="00902C22">
      <w:pPr>
        <w:pStyle w:val="Heading3"/>
        <w:rPr>
          <w:lang w:eastAsia="zh-CN"/>
        </w:rPr>
      </w:pPr>
      <w:bookmarkStart w:id="49" w:name="_Toc14111256"/>
      <w:r w:rsidRPr="00902C22">
        <w:rPr>
          <w:lang w:eastAsia="zh-CN"/>
        </w:rPr>
        <w:t>6.2.4</w:t>
      </w:r>
      <w:r w:rsidRPr="00902C22">
        <w:rPr>
          <w:lang w:eastAsia="zh-CN"/>
        </w:rPr>
        <w:tab/>
        <w:t>Solution evaluation</w:t>
      </w:r>
      <w:bookmarkEnd w:id="49"/>
    </w:p>
    <w:p w:rsidR="00902C22" w:rsidRPr="00902C22" w:rsidRDefault="00902C22" w:rsidP="00902C22">
      <w:pPr>
        <w:suppressAutoHyphens/>
      </w:pPr>
      <w:r w:rsidRPr="00902C22">
        <w:rPr>
          <w:rFonts w:eastAsia="MS Mincho"/>
          <w:lang w:eastAsia="fr-FR"/>
        </w:rPr>
        <w:t>The benefits of the solution are:</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The solution introduces a new RAT type code point - 'NR (Sat Access)' next to already existing RAT types ('E-UTRA', 'NR'). The solution enables distinction between NR connection types, namely terrestrial and satellite and may be extended beyond NR.</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The solution allows the AMF to determine which RAT type is being used by re-using the procedure specified in TS</w:t>
      </w:r>
      <w:r>
        <w:rPr>
          <w:rFonts w:eastAsia="MS Mincho"/>
          <w:lang w:eastAsia="fr-FR"/>
        </w:rPr>
        <w:t> </w:t>
      </w:r>
      <w:r w:rsidRPr="00902C22">
        <w:rPr>
          <w:rFonts w:eastAsia="MS Mincho"/>
          <w:lang w:eastAsia="fr-FR"/>
        </w:rPr>
        <w:t>23.501</w:t>
      </w:r>
      <w:r>
        <w:rPr>
          <w:rFonts w:eastAsia="MS Mincho"/>
          <w:lang w:eastAsia="fr-FR"/>
        </w:rPr>
        <w:t> [</w:t>
      </w:r>
      <w:r w:rsidRPr="00902C22">
        <w:rPr>
          <w:rFonts w:eastAsia="MS Mincho"/>
          <w:lang w:eastAsia="fr-FR"/>
        </w:rPr>
        <w:t>6] clause 5.3.2.3.</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The AMF can use the 'NR (Sat Access)' RAT Type in the existing mobility management procedures, e.g. to enforce subscription-based RAT Restriction.</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 By recognizing 'NR Sat Access' as the RAT type the system should not consider the 5QI values that require low latency.</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rsidR="00902C22" w:rsidRPr="00902C22" w:rsidRDefault="00902C22" w:rsidP="00902C22">
      <w:pPr>
        <w:suppressAutoHyphens/>
      </w:pPr>
      <w:r w:rsidRPr="00902C22">
        <w:rPr>
          <w:rFonts w:eastAsia="MS Mincho"/>
          <w:lang w:eastAsia="fr-FR"/>
        </w:rPr>
        <w:t>The drawbacks of the solution are:</w:t>
      </w:r>
    </w:p>
    <w:p w:rsidR="00902C22" w:rsidRPr="00902C22" w:rsidRDefault="00902C22" w:rsidP="00902C22">
      <w:pPr>
        <w:pStyle w:val="B1"/>
        <w:rPr>
          <w:rFonts w:eastAsia="MS Mincho"/>
          <w:lang w:eastAsia="fr-FR"/>
        </w:rPr>
      </w:pPr>
      <w:r w:rsidRPr="00902C22">
        <w:rPr>
          <w:rFonts w:eastAsia="MS Mincho"/>
          <w:lang w:eastAsia="fr-FR"/>
        </w:rPr>
        <w:t>-</w:t>
      </w:r>
      <w:r w:rsidRPr="00902C22">
        <w:rPr>
          <w:rFonts w:eastAsia="MS Mincho"/>
          <w:lang w:eastAsia="fr-FR"/>
        </w:rPr>
        <w:tab/>
        <w:t>'NR (Sat Access)' can make use of satellites deployed in different orbits (LEO, MEO, GEO). Accordingly, in 5G non-terrestrial networks (NTN) a much wider range of latencies is possible compared to 5G terrestrial networks. Using a single RAT type 'NR Sat Access' to denote NTN 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p>
    <w:p w:rsidR="00902C22" w:rsidRPr="00902C22" w:rsidRDefault="00902C22" w:rsidP="00902C22">
      <w:pPr>
        <w:pStyle w:val="EditorsNote"/>
      </w:pPr>
      <w:r w:rsidRPr="00902C22">
        <w:t>Editor's note:</w:t>
      </w:r>
      <w:r w:rsidRPr="00902C22">
        <w:tab/>
        <w:t>Explain impact on NEF if any.</w:t>
      </w:r>
    </w:p>
    <w:p w:rsidR="00902C22" w:rsidRPr="00902C22" w:rsidRDefault="00902C22" w:rsidP="00902C22">
      <w:pPr>
        <w:pStyle w:val="Heading2"/>
        <w:rPr>
          <w:lang w:eastAsia="zh-CN"/>
        </w:rPr>
      </w:pPr>
      <w:bookmarkStart w:id="50" w:name="_Toc14111257"/>
      <w:r w:rsidRPr="00902C22">
        <w:t>6.3.</w:t>
      </w:r>
      <w:r w:rsidRPr="00902C22">
        <w:tab/>
        <w:t>Solution #3: Backhaul triggered QoS adaptation</w:t>
      </w:r>
      <w:bookmarkEnd w:id="50"/>
    </w:p>
    <w:p w:rsidR="00902C22" w:rsidRPr="00902C22" w:rsidRDefault="00902C22" w:rsidP="00902C22">
      <w:pPr>
        <w:pStyle w:val="Heading3"/>
      </w:pPr>
      <w:bookmarkStart w:id="51" w:name="_Toc14111258"/>
      <w:r w:rsidRPr="00902C22">
        <w:t>6.3.1</w:t>
      </w:r>
      <w:r w:rsidRPr="00902C22">
        <w:tab/>
        <w:t>Description</w:t>
      </w:r>
      <w:bookmarkEnd w:id="51"/>
    </w:p>
    <w:p w:rsidR="00902C22" w:rsidRPr="00902C22" w:rsidRDefault="00902C22" w:rsidP="00902C22">
      <w:r w:rsidRPr="00902C22">
        <w:t>This a solution for Key Issue#5: QoS with satellite backhaul.</w:t>
      </w:r>
    </w:p>
    <w:p w:rsidR="00902C22" w:rsidRPr="00902C22" w:rsidRDefault="00902C22" w:rsidP="00902C22">
      <w:r w:rsidRPr="00902C22">
        <w:t>This solution is comprised of the following components:</w:t>
      </w:r>
    </w:p>
    <w:p w:rsidR="00902C22" w:rsidRPr="00902C22" w:rsidRDefault="00902C22" w:rsidP="00902C22">
      <w:pPr>
        <w:pStyle w:val="B1"/>
      </w:pPr>
      <w:r w:rsidRPr="00902C22">
        <w:t>-</w:t>
      </w:r>
      <w:r w:rsidRPr="00902C22">
        <w:tab/>
        <w:t>UPFs are aware of QoS limitations of user plane connections attached to their end-points. 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902C22" w:rsidRPr="00902C22" w:rsidRDefault="00902C22" w:rsidP="00902C22">
      <w:pPr>
        <w:pStyle w:val="B1"/>
      </w:pPr>
      <w:r w:rsidRPr="00902C22">
        <w:t>-</w:t>
      </w:r>
      <w:r w:rsidRPr="00902C22">
        <w:tab/>
        <w:t>An SMF can become informed about the QoS limitation known by UPFs via the N4 interface before PDU Session Establishment or after PDU Session Establishment.</w:t>
      </w:r>
    </w:p>
    <w:p w:rsidR="00902C22" w:rsidRPr="00902C22" w:rsidRDefault="00902C22" w:rsidP="00902C22">
      <w:pPr>
        <w:pStyle w:val="B1"/>
      </w:pPr>
      <w:r w:rsidRPr="00902C22">
        <w:t>-</w:t>
      </w:r>
      <w:r w:rsidRPr="00902C22">
        <w:tab/>
        <w:t>At PDU Session Establishment an SMF can use information about the QoS limitation of UPFs for the selection of UPFs and after selection of one or more UPFs the information can be used to adapt (if necessary) the initial choice of QoS Profile to be sent to the AMF and to the AN.</w:t>
      </w:r>
    </w:p>
    <w:p w:rsidR="00902C22" w:rsidRPr="00902C22" w:rsidRDefault="00902C22" w:rsidP="00902C22">
      <w:pPr>
        <w:pStyle w:val="B1"/>
      </w:pPr>
      <w:r w:rsidRPr="00902C22">
        <w:t>-</w:t>
      </w:r>
      <w:r w:rsidRPr="00902C22">
        <w:tab/>
        <w:t>At PDU Session Modification an SMF can use the information about the QoS limitation of UPFs for the adaptation of UE requested QoS, or dynamically changing QoS limitation in the UPF can be a trigger for starting a QoS Update resulting in a PDU Session Modification.</w:t>
      </w:r>
    </w:p>
    <w:p w:rsidR="00902C22" w:rsidRPr="00902C22" w:rsidRDefault="00902C22" w:rsidP="00902C22">
      <w:pPr>
        <w:pStyle w:val="Heading3"/>
      </w:pPr>
      <w:bookmarkStart w:id="52" w:name="_Toc14111259"/>
      <w:r w:rsidRPr="00902C22">
        <w:t>6.3.2</w:t>
      </w:r>
      <w:r w:rsidRPr="00902C22">
        <w:tab/>
        <w:t>Procedures</w:t>
      </w:r>
      <w:bookmarkEnd w:id="52"/>
    </w:p>
    <w:p w:rsidR="00902C22" w:rsidRPr="00902C22" w:rsidRDefault="00902C22" w:rsidP="00902C22">
      <w:r w:rsidRPr="00902C22">
        <w:t>A UPF can inform an SMF about the QoS limitations of connections attached to its end-points via the N4 Node Level Procedures as described in TS</w:t>
      </w:r>
      <w:r>
        <w:t> </w:t>
      </w:r>
      <w:r w:rsidRPr="00902C22">
        <w:t>23.502</w:t>
      </w:r>
      <w:r>
        <w:t> </w:t>
      </w:r>
      <w:r w:rsidRPr="00902C22">
        <w:t>[3], clause 4.4.3. For instance the N4 Association Setup Procedure can be used: the information from the UPF can be provided in the N4 Association Setup Response (see figure 6.3.2-1).</w:t>
      </w:r>
    </w:p>
    <w:bookmarkStart w:id="53" w:name="_MON_1587198493"/>
    <w:bookmarkEnd w:id="53"/>
    <w:bookmarkStart w:id="54" w:name="_MON_1587198493"/>
    <w:bookmarkEnd w:id="54"/>
    <w:p w:rsidR="00902C22" w:rsidRDefault="00902C22" w:rsidP="00371A63">
      <w:pPr>
        <w:pStyle w:val="TH"/>
      </w:pPr>
      <w:r>
        <w:object w:dxaOrig="5536" w:dyaOrig="2218">
          <v:shape id="_x0000_i4194" type="#_x0000_t75" style="width:276.5pt;height:110.6pt" o:ole="">
            <v:imagedata r:id="rId28" o:title=""/>
          </v:shape>
          <o:OLEObject Type="Embed" ProgID="Word.Picture.8" ShapeID="_x0000_i4194" DrawAspect="Content" ObjectID="_1624724113" r:id="rId29"/>
        </w:object>
      </w:r>
    </w:p>
    <w:p w:rsidR="00902C22" w:rsidRPr="00902C22" w:rsidRDefault="00902C22" w:rsidP="00902C22">
      <w:pPr>
        <w:pStyle w:val="TF"/>
        <w:rPr>
          <w:lang w:eastAsia="zh-CN"/>
        </w:rPr>
      </w:pPr>
      <w:r w:rsidRPr="00902C22">
        <w:rPr>
          <w:lang w:eastAsia="zh-CN"/>
        </w:rPr>
        <w:t>Figure 6.3.2-1: N4 association setup procedure</w:t>
      </w:r>
    </w:p>
    <w:p w:rsidR="00902C22" w:rsidRPr="00902C22" w:rsidRDefault="00902C22" w:rsidP="00902C22">
      <w:r w:rsidRPr="00902C22">
        <w:t>After an association the UPF can provide update to QoS limitations via the UPF initiated N4 Association Update Procedure in the N4 Association Update Request (see figure 6.3.2-2).</w:t>
      </w:r>
    </w:p>
    <w:bookmarkStart w:id="55" w:name="_MON_1624723549"/>
    <w:bookmarkEnd w:id="55"/>
    <w:p w:rsidR="00902C22" w:rsidRDefault="00902C22" w:rsidP="00902C22">
      <w:pPr>
        <w:pStyle w:val="TH"/>
      </w:pPr>
      <w:r>
        <w:object w:dxaOrig="5611" w:dyaOrig="2280">
          <v:shape id="_x0000_i4204" type="#_x0000_t75" style="width:280.5pt;height:113.45pt" o:ole="">
            <v:imagedata r:id="rId30" o:title=""/>
          </v:shape>
          <o:OLEObject Type="Embed" ProgID="Word.Picture.8" ShapeID="_x0000_i4204" DrawAspect="Content" ObjectID="_1624724114" r:id="rId31"/>
        </w:object>
      </w:r>
    </w:p>
    <w:p w:rsidR="00902C22" w:rsidRPr="00902C22" w:rsidRDefault="00902C22" w:rsidP="00902C22">
      <w:pPr>
        <w:pStyle w:val="TF"/>
      </w:pPr>
      <w:r w:rsidRPr="00902C22">
        <w:rPr>
          <w:lang w:eastAsia="zh-CN"/>
        </w:rPr>
        <w:t>Figure 6.3.2-2: UPF initiated N4 association update procedure</w:t>
      </w:r>
    </w:p>
    <w:p w:rsidR="00902C22" w:rsidRPr="00902C22" w:rsidRDefault="00902C22" w:rsidP="00902C22">
      <w:r w:rsidRPr="00902C22">
        <w:t>During the PDU Session Establishment Procedure the SMF can use the information on QoS limitations of UPFs during the selection of UPFs in step 8 in Figure 6.3.2-3 from TS</w:t>
      </w:r>
      <w:r>
        <w:t> </w:t>
      </w:r>
      <w:r w:rsidRPr="00902C22">
        <w:t>23.502</w:t>
      </w:r>
      <w:r>
        <w:t> </w:t>
      </w:r>
      <w:r w:rsidRPr="00902C22">
        <w:t>[3] clause 4.3.2.2. Depending on the chosen UPF(s) the SMF may adapt the QoS information (i.e. QFI(s), QoS Profile) sent to the AMF in step 11 and sent to (R)AN in step 12.</w:t>
      </w:r>
    </w:p>
    <w:p w:rsidR="00902C22" w:rsidRPr="00902C22" w:rsidRDefault="00902C22" w:rsidP="00902C22">
      <w:r w:rsidRPr="00902C22">
        <w:t>When dynamic PCC is to be used for the PDU session, the PCF may provide the SMF with dynamic PCC rules in step 7 or in step 9 in Figure 6.3.2-3 from TS</w:t>
      </w:r>
      <w:r>
        <w:t> </w:t>
      </w:r>
      <w:r w:rsidRPr="00902C22">
        <w:t>23.502</w:t>
      </w:r>
      <w:r>
        <w:t> </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rsidR="00902C22" w:rsidRPr="00902C22" w:rsidRDefault="00902C22" w:rsidP="00902C22">
      <w:r w:rsidRPr="00902C22">
        <w:t>In case PCF is deployed, the SMF is aware of the QoS limitation of UPFs, and the SMF is not able to comply to the PCC rules provided by the PCF, the SMF shall inform the PCF about the QoS limitation (such as latency between gNB and UPF) using a Policy Control Request Trigger during step 9 in Figure 6.3.2-3 from TS</w:t>
      </w:r>
      <w:r>
        <w:t> </w:t>
      </w:r>
      <w:r w:rsidRPr="00902C22">
        <w:t>23.502</w:t>
      </w:r>
      <w:r>
        <w:t> </w:t>
      </w:r>
      <w:r w:rsidRPr="00902C22">
        <w:t>[3] clause 4.3.2.2. The Policy Control Request Trigger shall state which part of the PCC rule provided by the PCF cannot be guaranteed.  PCF makes policy decision based on the QoS limitation and provides updated policies to the SMF.</w:t>
      </w:r>
    </w:p>
    <w:p w:rsidR="00902C22" w:rsidRPr="00902C22" w:rsidRDefault="00902C22" w:rsidP="00902C22">
      <w:pPr>
        <w:pStyle w:val="TH"/>
      </w:pPr>
      <w:r w:rsidRPr="00902C22">
        <w:object w:dxaOrig="9597" w:dyaOrig="12339">
          <v:shape id="_x0000_i4130" type="#_x0000_t75" style="width:480.4pt;height:616.9pt" o:ole="">
            <v:imagedata r:id="rId26" o:title=""/>
          </v:shape>
          <o:OLEObject Type="Embed" ProgID="Word.Picture.8" ShapeID="_x0000_i4130" DrawAspect="Content" ObjectID="_1624724115" r:id="rId32"/>
        </w:object>
      </w:r>
    </w:p>
    <w:p w:rsidR="00902C22" w:rsidRPr="00902C22" w:rsidRDefault="00902C22" w:rsidP="00902C22">
      <w:pPr>
        <w:pStyle w:val="TF"/>
      </w:pPr>
      <w:r w:rsidRPr="00902C22">
        <w:t>Figure 6.3.2-3: UE-requested PDU Session Establishment for non-roaming and roaming with local breakout</w:t>
      </w:r>
    </w:p>
    <w:p w:rsidR="00902C22" w:rsidRPr="00902C22" w:rsidRDefault="00902C22" w:rsidP="00902C22">
      <w:pPr>
        <w:jc w:val="both"/>
      </w:pPr>
      <w:r w:rsidRPr="00902C22">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rsidR="00902C22" w:rsidRPr="00902C22" w:rsidRDefault="00902C22" w:rsidP="00902C22">
      <w:pPr>
        <w:jc w:val="both"/>
      </w:pPr>
      <w:r w:rsidRPr="00902C22">
        <w:t>When PCF is deployed during PDU Session Modification the SMF may inform the PCF about QoS limitations in a similar way as during PDU Session Establishment.</w:t>
      </w:r>
    </w:p>
    <w:bookmarkStart w:id="56" w:name="_MON_1594816402"/>
    <w:bookmarkEnd w:id="56"/>
    <w:p w:rsidR="00902C22" w:rsidRPr="00902C22" w:rsidRDefault="00902C22" w:rsidP="00902C22">
      <w:pPr>
        <w:pStyle w:val="TH"/>
      </w:pPr>
      <w:r w:rsidRPr="00902C22">
        <w:object w:dxaOrig="9785" w:dyaOrig="11451">
          <v:shape id="_x0000_i4131" type="#_x0000_t75" style="width:480.95pt;height:562.2pt" o:ole="">
            <v:imagedata r:id="rId33" o:title=""/>
          </v:shape>
          <o:OLEObject Type="Embed" ProgID="Word.Picture.8" ShapeID="_x0000_i4131" DrawAspect="Content" ObjectID="_1624724116" r:id="rId34"/>
        </w:object>
      </w:r>
    </w:p>
    <w:p w:rsidR="00902C22" w:rsidRPr="00902C22" w:rsidRDefault="00902C22" w:rsidP="00902C22">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rsidR="00902C22" w:rsidRPr="00902C22" w:rsidRDefault="00902C22" w:rsidP="00902C22">
      <w:pPr>
        <w:pStyle w:val="B2"/>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rsidR="00902C22" w:rsidRPr="00902C22" w:rsidRDefault="00902C22" w:rsidP="00902C22">
      <w:pPr>
        <w:pStyle w:val="B2"/>
        <w:rPr>
          <w:lang w:eastAsia="ko-KR"/>
        </w:rPr>
      </w:pPr>
      <w:r w:rsidRPr="00902C22">
        <w:rPr>
          <w:lang w:eastAsia="ko-KR"/>
        </w:rPr>
        <w:t>1g.</w:t>
      </w:r>
      <w:r w:rsidRPr="00902C22">
        <w:rPr>
          <w:lang w:eastAsia="ko-KR"/>
        </w:rPr>
        <w:tab/>
        <w:t>In case of UPF initiated modification, the SMF shall respond to the UPF with an N4 Association Update Response.</w:t>
      </w:r>
    </w:p>
    <w:p w:rsidR="00902C22" w:rsidRPr="00902C22" w:rsidRDefault="00902C22" w:rsidP="00902C22">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902C22" w:rsidRPr="00902C22" w:rsidRDefault="00902C22" w:rsidP="00902C22">
      <w:pPr>
        <w:pStyle w:val="B1"/>
        <w:rPr>
          <w:lang w:eastAsia="zh-CN"/>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rsidR="00902C22" w:rsidRPr="00902C22" w:rsidRDefault="00902C22" w:rsidP="00902C22">
      <w:pPr>
        <w:pStyle w:val="Heading3"/>
      </w:pPr>
      <w:bookmarkStart w:id="57" w:name="_Toc14111260"/>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57"/>
    </w:p>
    <w:p w:rsidR="00902C22" w:rsidRPr="00902C22" w:rsidRDefault="00902C22" w:rsidP="00902C22">
      <w:r w:rsidRPr="00902C22">
        <w:t>The solution has impact on:</w:t>
      </w:r>
    </w:p>
    <w:p w:rsidR="00902C22" w:rsidRPr="00902C22" w:rsidRDefault="00902C22" w:rsidP="00902C22">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rsidR="00902C22" w:rsidRPr="00902C22" w:rsidRDefault="00902C22" w:rsidP="00902C22">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rsidR="00902C22" w:rsidRPr="00902C22" w:rsidRDefault="00902C22" w:rsidP="00902C22">
      <w:pPr>
        <w:pStyle w:val="B1"/>
      </w:pPr>
      <w:r w:rsidRPr="00902C22">
        <w:t>-</w:t>
      </w:r>
      <w:r w:rsidRPr="00902C22">
        <w:tab/>
        <w:t>PCF: this function is enhanced with functionality to receive QoS limitation from SMF and make policy decision based on the QoS limitation.</w:t>
      </w:r>
    </w:p>
    <w:p w:rsidR="00902C22" w:rsidRPr="00902C22" w:rsidRDefault="00902C22" w:rsidP="00902C22">
      <w:pPr>
        <w:pStyle w:val="Heading3"/>
        <w:rPr>
          <w:lang w:eastAsia="zh-CN"/>
        </w:rPr>
      </w:pPr>
      <w:bookmarkStart w:id="58" w:name="_Toc14111261"/>
      <w:r w:rsidRPr="00902C22">
        <w:rPr>
          <w:lang w:eastAsia="zh-CN"/>
        </w:rPr>
        <w:t>6.3.4</w:t>
      </w:r>
      <w:r w:rsidRPr="00902C22">
        <w:rPr>
          <w:lang w:eastAsia="zh-CN"/>
        </w:rPr>
        <w:tab/>
        <w:t>Solution Evaluation</w:t>
      </w:r>
      <w:bookmarkEnd w:id="58"/>
    </w:p>
    <w:p w:rsidR="00902C22" w:rsidRPr="00902C22" w:rsidRDefault="00902C22" w:rsidP="00902C22">
      <w:pPr>
        <w:rPr>
          <w:lang w:eastAsia="zh-CN"/>
        </w:rPr>
      </w:pPr>
      <w:r w:rsidRPr="00902C22">
        <w:rPr>
          <w:lang w:eastAsia="zh-CN"/>
        </w:rPr>
        <w:t>The benefits of the solution are:</w:t>
      </w:r>
    </w:p>
    <w:p w:rsidR="00902C22" w:rsidRPr="00902C22" w:rsidRDefault="00902C22" w:rsidP="00902C22">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rsidR="00902C22" w:rsidRPr="00902C22" w:rsidRDefault="00902C22" w:rsidP="00902C22">
      <w:pPr>
        <w:pStyle w:val="B1"/>
      </w:pPr>
      <w:r w:rsidRPr="00902C22">
        <w:t>-</w:t>
      </w:r>
      <w:r w:rsidRPr="00902C22">
        <w:tab/>
        <w:t>The solution enables a mixture of UPFs with varying QoS limitations thereby supporting other (non-satellite specific) deployment scenarios.</w:t>
      </w:r>
    </w:p>
    <w:p w:rsidR="00902C22" w:rsidRPr="00902C22" w:rsidRDefault="00902C22" w:rsidP="00902C22">
      <w:pPr>
        <w:pStyle w:val="B1"/>
      </w:pPr>
      <w:r w:rsidRPr="00902C22">
        <w:t>-</w:t>
      </w:r>
      <w:r w:rsidRPr="00902C22">
        <w:tab/>
        <w:t>The solution enables deployment of various scenarios involving terrestrial or satellite backhauls, or a combination of both.</w:t>
      </w:r>
    </w:p>
    <w:p w:rsidR="00902C22" w:rsidRPr="00902C22" w:rsidRDefault="00902C22" w:rsidP="00902C22">
      <w:pPr>
        <w:pStyle w:val="B1"/>
      </w:pPr>
      <w:r w:rsidRPr="00902C22">
        <w:t>-</w:t>
      </w:r>
      <w:r w:rsidRPr="00902C22">
        <w:tab/>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rsidR="00902C22" w:rsidRPr="00902C22" w:rsidRDefault="00902C22" w:rsidP="00902C22">
      <w:pPr>
        <w:rPr>
          <w:lang w:eastAsia="zh-CN"/>
        </w:rPr>
      </w:pPr>
      <w:r w:rsidRPr="00902C22">
        <w:rPr>
          <w:lang w:eastAsia="zh-CN"/>
        </w:rPr>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The solution requires extension of the protocol used over the N4 interface.</w:t>
      </w:r>
    </w:p>
    <w:p w:rsidR="00902C22" w:rsidRPr="00902C22" w:rsidRDefault="00902C22" w:rsidP="00902C22">
      <w:pPr>
        <w:pStyle w:val="B1"/>
        <w:rPr>
          <w:lang w:eastAsia="zh-CN"/>
        </w:rPr>
      </w:pPr>
      <w:r w:rsidRPr="00902C22">
        <w:rPr>
          <w:lang w:eastAsia="zh-CN"/>
        </w:rPr>
        <w:t>-</w:t>
      </w:r>
      <w:r w:rsidRPr="00902C22">
        <w:rPr>
          <w:lang w:eastAsia="zh-CN"/>
        </w:rPr>
        <w:tab/>
        <w:t>The solution requires additional functionality in the UPFs, PCF and SMF.</w:t>
      </w:r>
    </w:p>
    <w:p w:rsidR="00902C22" w:rsidRPr="00902C22" w:rsidRDefault="00902C22" w:rsidP="00902C22">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rsidR="00902C22" w:rsidRPr="00902C22" w:rsidRDefault="00902C22" w:rsidP="00902C22">
      <w:pPr>
        <w:pStyle w:val="Heading2"/>
      </w:pPr>
      <w:bookmarkStart w:id="59" w:name="_Toc14111262"/>
      <w:r w:rsidRPr="00902C22">
        <w:t>6.4</w:t>
      </w:r>
      <w:r w:rsidRPr="00902C22">
        <w:tab/>
        <w:t>Solution #</w:t>
      </w:r>
      <w:r w:rsidRPr="00902C22">
        <w:rPr>
          <w:lang w:eastAsia="zh-CN"/>
        </w:rPr>
        <w:t>4</w:t>
      </w:r>
      <w:r w:rsidRPr="00902C22">
        <w:t xml:space="preserve"> for Key Issue #7: </w:t>
      </w:r>
      <w:r w:rsidRPr="00902C22">
        <w:rPr>
          <w:lang w:eastAsia="zh-CN"/>
        </w:rPr>
        <w:t>Support of UP path switch between</w:t>
      </w:r>
      <w:r w:rsidRPr="00902C22">
        <w:t xml:space="preserve"> SAT RAN and TER RAN</w:t>
      </w:r>
      <w:bookmarkEnd w:id="59"/>
    </w:p>
    <w:p w:rsidR="00902C22" w:rsidRPr="00902C22" w:rsidRDefault="00902C22" w:rsidP="00902C22">
      <w:pPr>
        <w:pStyle w:val="Heading3"/>
      </w:pPr>
      <w:bookmarkStart w:id="60" w:name="_Toc14111263"/>
      <w:r w:rsidRPr="00902C22">
        <w:t>6.</w:t>
      </w:r>
      <w:r w:rsidRPr="00902C22">
        <w:rPr>
          <w:lang w:eastAsia="zh-CN"/>
        </w:rPr>
        <w:t>4</w:t>
      </w:r>
      <w:r w:rsidRPr="00902C22">
        <w:t>.1</w:t>
      </w:r>
      <w:r w:rsidRPr="00902C22">
        <w:tab/>
        <w:t>Description</w:t>
      </w:r>
      <w:bookmarkEnd w:id="60"/>
    </w:p>
    <w:p w:rsidR="00902C22" w:rsidRPr="00902C22" w:rsidRDefault="00902C22" w:rsidP="00902C22">
      <w:pPr>
        <w:rPr>
          <w:lang w:eastAsia="zh-CN"/>
        </w:rPr>
      </w:pPr>
      <w:r w:rsidRPr="00902C22">
        <w:rPr>
          <w:lang w:eastAsia="zh-CN"/>
        </w:rPr>
        <w:t>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network via satellite access and terrestrial access to serve some real time services, so that the user data transmission can be switched from terrestrial access to satellite access if necessary.</w:t>
      </w:r>
    </w:p>
    <w:p w:rsidR="00902C22" w:rsidRPr="00902C22" w:rsidRDefault="00902C22" w:rsidP="00902C22">
      <w:pPr>
        <w:pStyle w:val="NO"/>
        <w:rPr>
          <w:lang w:eastAsia="zh-CN"/>
        </w:rPr>
      </w:pPr>
      <w:r w:rsidRPr="00902C22">
        <w:rPr>
          <w:lang w:eastAsia="zh-CN"/>
        </w:rPr>
        <w:t>NOTE 1:</w:t>
      </w:r>
      <w:r w:rsidRPr="00902C22">
        <w:rPr>
          <w:lang w:eastAsia="zh-CN"/>
        </w:rPr>
        <w:tab/>
        <w:t>This solution is not applied to the case where satellite access and terrestrial access are provided by same RAN.</w:t>
      </w:r>
    </w:p>
    <w:p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or different PLMNs, the UE can establish a multi-access PDU session to have multi-connectivity with the 5G network as described in TS</w:t>
      </w:r>
      <w:r>
        <w:rPr>
          <w:lang w:eastAsia="zh-CN"/>
        </w:rPr>
        <w:t> </w:t>
      </w:r>
      <w:r w:rsidRPr="00902C22">
        <w:rPr>
          <w:lang w:eastAsia="zh-CN"/>
        </w:rPr>
        <w:t>23.501</w:t>
      </w:r>
      <w:r>
        <w:rPr>
          <w:lang w:eastAsia="zh-CN"/>
        </w:rPr>
        <w:t> </w:t>
      </w:r>
      <w:r w:rsidRPr="00902C22">
        <w:rPr>
          <w:lang w:eastAsia="zh-CN"/>
        </w:rPr>
        <w:t>[6]</w:t>
      </w:r>
      <w:r w:rsidRPr="00902C22">
        <w:t>.</w:t>
      </w:r>
    </w:p>
    <w:p w:rsidR="00902C22" w:rsidRPr="00902C22" w:rsidRDefault="00902C22" w:rsidP="00902C22">
      <w:pPr>
        <w:pStyle w:val="NO"/>
        <w:rPr>
          <w:lang w:eastAsia="zh-CN"/>
        </w:rPr>
      </w:pPr>
      <w:r w:rsidRPr="00902C22">
        <w:rPr>
          <w:lang w:eastAsia="zh-CN"/>
        </w:rPr>
        <w:t>NOTE 2:</w:t>
      </w:r>
      <w:r w:rsidRPr="00902C22">
        <w:rPr>
          <w:lang w:eastAsia="zh-CN"/>
        </w:rPr>
        <w:tab/>
        <w:t>The MA-PDU session defined in TS</w:t>
      </w:r>
      <w:r>
        <w:rPr>
          <w:lang w:eastAsia="zh-CN"/>
        </w:rPr>
        <w:t> </w:t>
      </w:r>
      <w:r w:rsidRPr="00902C22">
        <w:rPr>
          <w:lang w:eastAsia="zh-CN"/>
        </w:rPr>
        <w:t>23.501</w:t>
      </w:r>
      <w:r>
        <w:rPr>
          <w:lang w:eastAsia="zh-CN"/>
        </w:rPr>
        <w:t> </w:t>
      </w:r>
      <w:r w:rsidRPr="00902C22">
        <w:rPr>
          <w:lang w:eastAsia="zh-CN"/>
        </w:rPr>
        <w:t>[6] is to be extended to support UP connections being established over terrestrial access network and satellite access network.</w:t>
      </w:r>
    </w:p>
    <w:p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rsidR="00902C22" w:rsidRPr="00902C22" w:rsidRDefault="00902C22" w:rsidP="00902C22">
      <w:pPr>
        <w:pStyle w:val="B1"/>
        <w:rPr>
          <w:lang w:eastAsia="zh-CN"/>
        </w:rPr>
      </w:pPr>
      <w:r w:rsidRPr="00902C22">
        <w:rPr>
          <w:lang w:eastAsia="zh-CN"/>
        </w:rPr>
        <w:t>-</w:t>
      </w:r>
      <w:r w:rsidRPr="00902C22">
        <w:rPr>
          <w:lang w:eastAsia="zh-CN"/>
        </w:rPr>
        <w:tab/>
        <w:t>Notification from RAN; or</w:t>
      </w:r>
    </w:p>
    <w:p w:rsidR="00902C22" w:rsidRPr="00902C22" w:rsidRDefault="00902C22" w:rsidP="00902C22">
      <w:pPr>
        <w:pStyle w:val="B1"/>
        <w:rPr>
          <w:lang w:eastAsia="zh-CN"/>
        </w:rPr>
      </w:pPr>
      <w:r w:rsidRPr="00902C22">
        <w:rPr>
          <w:lang w:eastAsia="zh-CN"/>
        </w:rPr>
        <w:t>-</w:t>
      </w:r>
      <w:r w:rsidRPr="00902C22">
        <w:rPr>
          <w:lang w:eastAsia="zh-CN"/>
        </w:rPr>
        <w:tab/>
        <w:t>SMF decision.</w:t>
      </w:r>
    </w:p>
    <w:p w:rsidR="00902C22" w:rsidRPr="00902C22" w:rsidRDefault="00902C22" w:rsidP="00902C22">
      <w:pPr>
        <w:pStyle w:val="Heading3"/>
      </w:pPr>
      <w:bookmarkStart w:id="61" w:name="_Toc14111264"/>
      <w:r w:rsidRPr="00902C22">
        <w:t>6.</w:t>
      </w:r>
      <w:r w:rsidRPr="00902C22">
        <w:rPr>
          <w:lang w:eastAsia="zh-CN"/>
        </w:rPr>
        <w:t>4</w:t>
      </w:r>
      <w:r w:rsidRPr="00902C22">
        <w:t>.2</w:t>
      </w:r>
      <w:r w:rsidRPr="00902C22">
        <w:tab/>
        <w:t>Procedures</w:t>
      </w:r>
      <w:bookmarkEnd w:id="61"/>
    </w:p>
    <w:p w:rsidR="00902C22" w:rsidRPr="00902C22" w:rsidRDefault="00902C22" w:rsidP="00902C22">
      <w:r w:rsidRPr="00902C22">
        <w:t>When a UE is accessing 5GC via SAT RAN and TER RAN, the UE may establish a MAPDU session as described in TS</w:t>
      </w:r>
      <w:r>
        <w:t> </w:t>
      </w:r>
      <w:r w:rsidRPr="00902C22">
        <w:t>23.501</w:t>
      </w:r>
      <w:r>
        <w:t> </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pStyle w:val="Heading4"/>
        <w:rPr>
          <w:lang w:eastAsia="zh-CN"/>
        </w:rPr>
      </w:pPr>
      <w:bookmarkStart w:id="62" w:name="_Toc14111265"/>
      <w:r w:rsidRPr="00902C22">
        <w:rPr>
          <w:lang w:eastAsia="zh-CN"/>
        </w:rPr>
        <w:t>6.4.2.1</w:t>
      </w:r>
      <w:r w:rsidRPr="00902C22">
        <w:rPr>
          <w:lang w:eastAsia="zh-CN"/>
        </w:rPr>
        <w:tab/>
        <w:t>Activating a MA-PDU session for path switching</w:t>
      </w:r>
      <w:bookmarkEnd w:id="62"/>
    </w:p>
    <w:p w:rsidR="00902C22" w:rsidRPr="00902C22" w:rsidRDefault="00902C22" w:rsidP="00902C22">
      <w:pPr>
        <w:rPr>
          <w:lang w:eastAsia="zh-CN"/>
        </w:rPr>
      </w:pPr>
      <w:r w:rsidRPr="00902C22">
        <w:rPr>
          <w:lang w:eastAsia="zh-CN"/>
        </w:rPr>
        <w:t>The following figure 6.4.2.1-1 shows the procedure of activating the MA PDU session over different access.</w:t>
      </w:r>
    </w:p>
    <w:p w:rsidR="00902C22" w:rsidRPr="00902C22" w:rsidRDefault="00902C22" w:rsidP="00902C22">
      <w:pPr>
        <w:pStyle w:val="TH"/>
        <w:rPr>
          <w:lang w:eastAsia="zh-CN"/>
        </w:rPr>
      </w:pPr>
      <w:r w:rsidRPr="00902C22">
        <w:object w:dxaOrig="11110" w:dyaOrig="5148">
          <v:shape id="_x0000_i4132" type="#_x0000_t75" style="width:436.05pt;height:202.2pt" o:ole="">
            <v:imagedata r:id="rId35" o:title=""/>
          </v:shape>
          <o:OLEObject Type="Embed" ProgID="Visio.Drawing.11" ShapeID="_x0000_i4132" DrawAspect="Content" ObjectID="_1624724117" r:id="rId36"/>
        </w:object>
      </w:r>
    </w:p>
    <w:p w:rsidR="00902C22" w:rsidRPr="00902C22" w:rsidRDefault="00902C22" w:rsidP="00902C22">
      <w:pPr>
        <w:pStyle w:val="TF"/>
        <w:rPr>
          <w:lang w:eastAsia="zh-CN"/>
        </w:rPr>
      </w:pPr>
      <w:r w:rsidRPr="00902C22">
        <w:t>Figure 6.4.2.1-1: Activating a MA-PDU session for path switching</w:t>
      </w:r>
    </w:p>
    <w:p w:rsidR="00902C22" w:rsidRPr="00902C22" w:rsidRDefault="00902C22" w:rsidP="00902C22">
      <w:pPr>
        <w:pStyle w:val="B1"/>
        <w:rPr>
          <w:lang w:eastAsia="zh-CN"/>
        </w:rPr>
      </w:pPr>
      <w:r w:rsidRPr="00902C22">
        <w:rPr>
          <w:lang w:eastAsia="zh-CN"/>
        </w:rPr>
        <w:t>1.</w:t>
      </w:r>
      <w:r w:rsidRPr="00902C22">
        <w:rPr>
          <w:lang w:eastAsia="zh-CN"/>
        </w:rPr>
        <w:tab/>
        <w:t>A UE established  a MA PDU session in SAT RAN and Terrestrial RAN respectively. Some time later, the UE moves into an area with poor terrestrial network coverage, which makes the data transmission via terrestrial RAN not applicable or not available. As the result, the terrestrial RAN may notify UE and/or SMF that the QoS requirements on data transmission can not be met, or release the AN resources for the UE due to radio link failure.</w:t>
      </w:r>
    </w:p>
    <w:p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rsidR="00902C22" w:rsidRPr="00902C22" w:rsidRDefault="00902C22" w:rsidP="00902C22">
      <w:pPr>
        <w:pStyle w:val="B1"/>
        <w:rPr>
          <w:lang w:eastAsia="zh-CN"/>
        </w:rPr>
      </w:pPr>
      <w:r w:rsidRPr="00902C22">
        <w:rPr>
          <w:lang w:eastAsia="zh-CN"/>
        </w:rPr>
        <w:t>2a.</w:t>
      </w:r>
      <w:r w:rsidRPr="00902C22">
        <w:rPr>
          <w:lang w:eastAsia="zh-CN"/>
        </w:rPr>
        <w:tab/>
        <w:t>In the case of RAN notification to UE, the UE determines whether to activate PDU session over satellite RAN. If yes, the UE initiates Service Request procedure via satellite RAN to activate the PDU session over satellite RAN. Once the PDU session over satellite access is activated, the SMF switches the data transmission path and the steps 2b-4 are not executed.</w:t>
      </w:r>
    </w:p>
    <w:p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rsidR="00902C22" w:rsidRP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rsidR="00902C22" w:rsidRPr="00902C22" w:rsidRDefault="00902C22" w:rsidP="00902C22">
      <w:pPr>
        <w:pStyle w:val="Heading3"/>
        <w:rPr>
          <w:lang w:eastAsia="zh-CN"/>
        </w:rPr>
      </w:pPr>
      <w:bookmarkStart w:id="63" w:name="_Toc14111266"/>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63"/>
    </w:p>
    <w:p w:rsidR="00902C22" w:rsidRPr="00902C22" w:rsidRDefault="00902C22" w:rsidP="00902C22">
      <w:pPr>
        <w:pStyle w:val="EditorsNote"/>
      </w:pPr>
      <w:r w:rsidRPr="00902C22">
        <w:t>Editor's note:</w:t>
      </w:r>
      <w:r w:rsidRPr="00902C22">
        <w:tab/>
        <w:t>This clause captures impacts on existing 3GPP nodes and functional elements.</w:t>
      </w:r>
    </w:p>
    <w:p w:rsidR="00902C22" w:rsidRPr="00902C22" w:rsidRDefault="00902C22" w:rsidP="00902C22"/>
    <w:p w:rsidR="00902C22" w:rsidRPr="00902C22" w:rsidRDefault="00902C22" w:rsidP="00902C22">
      <w:pPr>
        <w:pStyle w:val="Heading3"/>
        <w:rPr>
          <w:lang w:eastAsia="zh-CN"/>
        </w:rPr>
      </w:pPr>
      <w:bookmarkStart w:id="64" w:name="_Toc14111267"/>
      <w:r w:rsidRPr="00902C22">
        <w:rPr>
          <w:lang w:eastAsia="zh-CN"/>
        </w:rPr>
        <w:t>6.4.4</w:t>
      </w:r>
      <w:r w:rsidRPr="00902C22">
        <w:rPr>
          <w:lang w:eastAsia="zh-CN"/>
        </w:rPr>
        <w:tab/>
        <w:t>Solution Evaluation</w:t>
      </w:r>
      <w:bookmarkEnd w:id="64"/>
    </w:p>
    <w:p w:rsidR="00902C22" w:rsidRPr="00902C22" w:rsidRDefault="00902C22" w:rsidP="00902C22">
      <w:pPr>
        <w:pStyle w:val="EditorsNote"/>
      </w:pPr>
      <w:r w:rsidRPr="00902C22">
        <w:t>Editor's note:</w:t>
      </w:r>
      <w:r w:rsidRPr="00902C22">
        <w:tab/>
        <w:t>This clause provides an evaluation of this solution.</w:t>
      </w:r>
    </w:p>
    <w:p w:rsidR="00902C22" w:rsidRPr="00902C22" w:rsidRDefault="00902C22" w:rsidP="00902C22">
      <w:pPr>
        <w:pStyle w:val="EditorsNote"/>
      </w:pPr>
      <w:r w:rsidRPr="00902C22">
        <w:t>Editor's note:</w:t>
      </w:r>
      <w:r w:rsidRPr="00902C22">
        <w:tab/>
        <w:t>This solution assumes that a new RAT would be introduced for satellite access.</w:t>
      </w:r>
    </w:p>
    <w:p w:rsidR="00902C22" w:rsidRPr="00902C22" w:rsidRDefault="00902C22" w:rsidP="00902C22"/>
    <w:p w:rsidR="00902C22" w:rsidRPr="00902C22" w:rsidRDefault="00902C22" w:rsidP="00902C22">
      <w:pPr>
        <w:pStyle w:val="Heading2"/>
        <w:rPr>
          <w:lang w:eastAsia="zh-CN"/>
        </w:rPr>
      </w:pPr>
      <w:bookmarkStart w:id="65" w:name="_Toc14111268"/>
      <w:r w:rsidRPr="00902C22">
        <w:t>6.5</w:t>
      </w:r>
      <w:r w:rsidRPr="00902C22">
        <w:tab/>
        <w:t>Solution #5: QoS control for satellite backhaul scenario</w:t>
      </w:r>
      <w:bookmarkEnd w:id="65"/>
    </w:p>
    <w:p w:rsidR="00902C22" w:rsidRPr="00902C22" w:rsidRDefault="00902C22" w:rsidP="00902C22">
      <w:pPr>
        <w:pStyle w:val="Heading3"/>
      </w:pPr>
      <w:bookmarkStart w:id="66" w:name="_Toc14111269"/>
      <w:r w:rsidRPr="00902C22">
        <w:t>6.5.1</w:t>
      </w:r>
      <w:r w:rsidRPr="00902C22">
        <w:tab/>
        <w:t>Description</w:t>
      </w:r>
      <w:bookmarkEnd w:id="66"/>
    </w:p>
    <w:p w:rsidR="00902C22" w:rsidRPr="00902C22" w:rsidRDefault="00902C22" w:rsidP="00902C22">
      <w:pPr>
        <w:rPr>
          <w:rFonts w:ascii="SimSun" w:hAnsi="SimSun"/>
          <w:lang w:eastAsia="zh-CN"/>
        </w:rPr>
      </w:pPr>
      <w:r w:rsidRPr="00902C22">
        <w:t>This solution applies to Key Issue #5 - QoS with satellite backhaul</w:t>
      </w:r>
      <w:r w:rsidRPr="00902C22">
        <w:rPr>
          <w:rFonts w:ascii="SimSun" w:hAnsi="SimSun"/>
          <w:lang w:eastAsia="zh-CN"/>
        </w:rPr>
        <w:t>.</w:t>
      </w:r>
    </w:p>
    <w:p w:rsidR="00902C22" w:rsidRPr="00902C22" w:rsidRDefault="00902C22" w:rsidP="00902C22">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rsidR="00902C22" w:rsidRPr="00902C22" w:rsidRDefault="00902C22" w:rsidP="00902C22">
      <w:pPr>
        <w:rPr>
          <w:lang w:eastAsia="zh-CN"/>
        </w:rPr>
      </w:pPr>
      <w:r w:rsidRPr="00902C22">
        <w:rPr>
          <w:lang w:eastAsia="zh-CN"/>
        </w:rPr>
        <w:t xml:space="preserve">When AMF knows the UE access network through an AN which using the satellite backhaul. AMF provides the satellite backhaul related information (i.e. satellite backhaul type) to the SMF. </w:t>
      </w:r>
    </w:p>
    <w:p w:rsidR="00902C22" w:rsidRPr="00902C22" w:rsidRDefault="00902C22" w:rsidP="00902C22">
      <w:pPr>
        <w:pStyle w:val="EditorsNote"/>
        <w:rPr>
          <w:lang w:eastAsia="zh-CN"/>
        </w:rPr>
      </w:pPr>
      <w:r w:rsidRPr="00902C22">
        <w:t>Editor's note:</w:t>
      </w:r>
      <w:r w:rsidRPr="00902C22">
        <w:rPr>
          <w:lang w:eastAsia="zh-CN"/>
        </w:rPr>
        <w:tab/>
        <w:t xml:space="preserve">The detail of the satellite backhaul related information provided by AMF to SMF </w:t>
      </w:r>
      <w:r w:rsidRPr="00902C22">
        <w:t>is FFS.</w:t>
      </w:r>
      <w:r w:rsidRPr="00902C22">
        <w:rPr>
          <w:lang w:eastAsia="zh-CN"/>
        </w:rPr>
        <w:t xml:space="preserve"> For example, it could be backhaul delay, the satellite category /identifier, </w:t>
      </w:r>
      <w:r w:rsidRPr="00902C22">
        <w:t>RAN Node ID/Name</w:t>
      </w:r>
      <w:r w:rsidRPr="00902C22">
        <w:rPr>
          <w:lang w:eastAsia="zh-CN"/>
        </w:rPr>
        <w:t>, etc.</w:t>
      </w:r>
    </w:p>
    <w:p w:rsidR="00902C22" w:rsidRPr="00902C22" w:rsidRDefault="00902C22" w:rsidP="00902C22">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rsidR="00902C22" w:rsidRPr="00902C22" w:rsidRDefault="00902C22" w:rsidP="00902C22">
      <w:pPr>
        <w:pStyle w:val="Heading3"/>
      </w:pPr>
      <w:bookmarkStart w:id="67" w:name="_Toc14111270"/>
      <w:r w:rsidRPr="00902C22">
        <w:t>6.5.2</w:t>
      </w:r>
      <w:r w:rsidRPr="00902C22">
        <w:tab/>
        <w:t>Procedures</w:t>
      </w:r>
      <w:bookmarkEnd w:id="67"/>
    </w:p>
    <w:p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TS</w:t>
      </w:r>
      <w:r>
        <w:rPr>
          <w:lang w:eastAsia="zh-CN"/>
        </w:rPr>
        <w:t> </w:t>
      </w:r>
      <w:r w:rsidRPr="00902C22">
        <w:rPr>
          <w:lang w:eastAsia="zh-CN"/>
        </w:rPr>
        <w:t>38.413</w:t>
      </w:r>
      <w:r>
        <w:rPr>
          <w:lang w:eastAsia="zh-CN"/>
        </w:rPr>
        <w:t> </w:t>
      </w:r>
      <w:r w:rsidRPr="00902C22">
        <w:rPr>
          <w:lang w:eastAsia="zh-CN"/>
        </w:rPr>
        <w:t xml:space="preserve">[4], clause 8.7.1 is not changed. After this procedure, the Node level N2 interface is setup successfully, AMF is aware of the satellite connectivity between AN and the core network. </w:t>
      </w:r>
    </w:p>
    <w:p w:rsidR="00902C22" w:rsidRPr="00902C22" w:rsidRDefault="00902C22" w:rsidP="00902C22">
      <w:pPr>
        <w:rPr>
          <w:lang w:eastAsia="zh-CN"/>
        </w:rPr>
      </w:pPr>
      <w:r w:rsidRPr="00902C22">
        <w:rPr>
          <w:lang w:eastAsia="zh-CN"/>
        </w:rPr>
        <w:t>During The PDU session establishment procedure as described in TS</w:t>
      </w:r>
      <w:r>
        <w:rPr>
          <w:lang w:eastAsia="zh-CN"/>
        </w:rPr>
        <w:t> </w:t>
      </w:r>
      <w:r w:rsidRPr="00902C22">
        <w:rPr>
          <w:lang w:eastAsia="zh-CN"/>
        </w:rPr>
        <w:t>23.502</w:t>
      </w:r>
      <w:r>
        <w:rPr>
          <w:lang w:eastAsia="zh-CN"/>
        </w:rPr>
        <w:t> </w:t>
      </w:r>
      <w:r w:rsidRPr="00902C22">
        <w:rPr>
          <w:lang w:eastAsia="zh-CN"/>
        </w:rPr>
        <w:t>[3], clause 4.3.2.2, AMF provides the satellite backhaul related information to SMF. If PCC is deployed, SMF further provides the information about backhaul to PCF for QoS related policy decision. Figure 6.X.2-2 shows the PDU session establishment procedure.</w:t>
      </w:r>
    </w:p>
    <w:p w:rsidR="00902C22" w:rsidRPr="00902C22" w:rsidRDefault="00902C22" w:rsidP="00902C22">
      <w:pPr>
        <w:pStyle w:val="TH"/>
        <w:rPr>
          <w:lang w:eastAsia="zh-CN"/>
        </w:rPr>
      </w:pPr>
      <w:r w:rsidRPr="00902C22">
        <w:object w:dxaOrig="9597" w:dyaOrig="12339">
          <v:shape id="_x0000_i4133" type="#_x0000_t75" style="width:480.4pt;height:616.9pt" o:ole="">
            <v:imagedata r:id="rId26" o:title=""/>
          </v:shape>
          <o:OLEObject Type="Embed" ProgID="Word.Picture.8" ShapeID="_x0000_i4133" DrawAspect="Content" ObjectID="_1624724118" r:id="rId37"/>
        </w:object>
      </w:r>
    </w:p>
    <w:p w:rsidR="00902C22" w:rsidRPr="00902C22" w:rsidRDefault="00902C22" w:rsidP="00902C22">
      <w:pPr>
        <w:pStyle w:val="TF"/>
        <w:rPr>
          <w:lang w:eastAsia="zh-CN"/>
        </w:rPr>
      </w:pPr>
      <w:r w:rsidRPr="00902C22">
        <w:rPr>
          <w:lang w:eastAsia="zh-CN"/>
        </w:rPr>
        <w:t>Figure 6.5.2-1: PDU session establishment procedure</w:t>
      </w:r>
    </w:p>
    <w:p w:rsidR="00902C22" w:rsidRPr="00902C22" w:rsidRDefault="00902C22" w:rsidP="00902C22">
      <w:pPr>
        <w:rPr>
          <w:lang w:eastAsia="zh-CN"/>
        </w:rPr>
      </w:pPr>
      <w:r w:rsidRPr="00902C22">
        <w:rPr>
          <w:lang w:eastAsia="zh-CN"/>
        </w:rPr>
        <w:t>C</w:t>
      </w:r>
      <w:r w:rsidRPr="00902C22">
        <w:t>ompar</w:t>
      </w:r>
      <w:r w:rsidRPr="00902C22">
        <w:rPr>
          <w:lang w:eastAsia="zh-CN"/>
        </w:rPr>
        <w:t>ing</w:t>
      </w:r>
      <w:r w:rsidRPr="00902C22">
        <w:t xml:space="preserve"> to the existing PDU Session Establishment procedure</w:t>
      </w:r>
      <w:r w:rsidRPr="00902C22">
        <w:rPr>
          <w:lang w:eastAsia="zh-CN"/>
        </w:rPr>
        <w:t>, the difference is as following:</w:t>
      </w:r>
    </w:p>
    <w:p w:rsidR="00902C22" w:rsidRPr="00902C22" w:rsidRDefault="00902C22" w:rsidP="00902C22">
      <w:pPr>
        <w:rPr>
          <w:lang w:eastAsia="zh-CN"/>
        </w:rPr>
      </w:pPr>
      <w:r w:rsidRPr="00902C22">
        <w:rPr>
          <w:lang w:eastAsia="zh-CN"/>
        </w:rPr>
        <w:t>Step3: AMF provides the satellite backhaul related information to SMF.</w:t>
      </w:r>
      <w:r w:rsidRPr="00902C22">
        <w:t xml:space="preserve"> </w:t>
      </w:r>
      <w:r w:rsidRPr="00902C22">
        <w:rPr>
          <w:lang w:eastAsia="zh-CN"/>
        </w:rPr>
        <w:t>SMF may check the consistency of the DNN/S-NSSAI and the satellite backhaul related information, for example, if the DNN/S-NSSAI is only used for some specific low latency service that anyhow the satellite backhaul can't meet the requirements, SMF rejects the PDU Session Establishment procedure.</w:t>
      </w:r>
    </w:p>
    <w:p w:rsidR="00902C22" w:rsidRPr="00902C22" w:rsidRDefault="00902C22" w:rsidP="00902C22">
      <w:pPr>
        <w:rPr>
          <w:lang w:eastAsia="zh-CN"/>
        </w:rPr>
      </w:pPr>
      <w:r w:rsidRPr="00902C22">
        <w:rPr>
          <w:lang w:eastAsia="zh-CN"/>
        </w:rPr>
        <w:t>Step7b or Step9: SMF provides the information about backhaul to PCF.</w:t>
      </w:r>
    </w:p>
    <w:p w:rsidR="00902C22" w:rsidRPr="00902C22" w:rsidRDefault="00902C22" w:rsidP="00902C22">
      <w:pPr>
        <w:rPr>
          <w:lang w:eastAsia="zh-CN"/>
        </w:rPr>
      </w:pPr>
      <w:r w:rsidRPr="00902C22">
        <w:rPr>
          <w:lang w:eastAsia="zh-CN"/>
        </w:rPr>
        <w:t>PCF takes the information about backhaul into account for the policy decisions.</w:t>
      </w:r>
    </w:p>
    <w:p w:rsidR="00902C22" w:rsidRPr="00902C22" w:rsidRDefault="00902C22" w:rsidP="00902C22">
      <w:pPr>
        <w:pStyle w:val="Heading3"/>
        <w:rPr>
          <w:lang w:eastAsia="zh-CN"/>
        </w:rPr>
      </w:pPr>
      <w:bookmarkStart w:id="68" w:name="_Toc14111271"/>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68"/>
    </w:p>
    <w:p w:rsidR="00902C22" w:rsidRPr="00902C22" w:rsidRDefault="00902C22" w:rsidP="00902C22">
      <w:r w:rsidRPr="00902C22">
        <w:t>The following nodes are impacted:</w:t>
      </w:r>
    </w:p>
    <w:p w:rsidR="00902C22" w:rsidRPr="00902C22" w:rsidRDefault="00902C22" w:rsidP="00902C22">
      <w:pPr>
        <w:pStyle w:val="B1"/>
      </w:pPr>
      <w:r w:rsidRPr="00902C22">
        <w:t>-</w:t>
      </w:r>
      <w:r w:rsidRPr="00902C22">
        <w:tab/>
        <w:t>AMF</w:t>
      </w:r>
    </w:p>
    <w:p w:rsidR="00902C22" w:rsidRPr="00902C22" w:rsidRDefault="00902C22" w:rsidP="00902C22">
      <w:pPr>
        <w:pStyle w:val="B2"/>
      </w:pPr>
      <w:r w:rsidRPr="00902C22">
        <w:t>-</w:t>
      </w:r>
      <w:r w:rsidRPr="00902C22">
        <w:tab/>
        <w:t>Provides the satellite backhaul related information to SMF in the PDU Session Establishment procedure.</w:t>
      </w:r>
    </w:p>
    <w:p w:rsidR="00902C22" w:rsidRPr="00902C22" w:rsidRDefault="00902C22" w:rsidP="00902C22">
      <w:pPr>
        <w:pStyle w:val="B1"/>
      </w:pPr>
      <w:r w:rsidRPr="00902C22">
        <w:t>-</w:t>
      </w:r>
      <w:r w:rsidRPr="00902C22">
        <w:tab/>
        <w:t>SMF:</w:t>
      </w:r>
    </w:p>
    <w:p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rsidR="00902C22" w:rsidRPr="00902C22" w:rsidRDefault="00902C22" w:rsidP="00902C22">
      <w:pPr>
        <w:pStyle w:val="B2"/>
      </w:pPr>
      <w:r w:rsidRPr="00902C22">
        <w:t>-</w:t>
      </w:r>
      <w:r w:rsidRPr="00902C22">
        <w:tab/>
        <w:t>Provides the information about backhaul to PCF for QoS related policy decision.</w:t>
      </w:r>
    </w:p>
    <w:p w:rsidR="00902C22" w:rsidRPr="00902C22" w:rsidRDefault="00902C22" w:rsidP="00902C22">
      <w:pPr>
        <w:pStyle w:val="B1"/>
      </w:pPr>
      <w:r w:rsidRPr="00902C22">
        <w:t>-</w:t>
      </w:r>
      <w:r w:rsidRPr="00902C22">
        <w:tab/>
        <w:t>PCF:</w:t>
      </w:r>
    </w:p>
    <w:p w:rsidR="00902C22" w:rsidRPr="00902C22" w:rsidRDefault="00902C22" w:rsidP="00902C22">
      <w:pPr>
        <w:pStyle w:val="B2"/>
      </w:pPr>
      <w:r w:rsidRPr="00902C22">
        <w:t>-</w:t>
      </w:r>
      <w:r w:rsidRPr="00902C22">
        <w:tab/>
        <w:t>Taking the information about backhaul into account for the policy decisions.</w:t>
      </w:r>
    </w:p>
    <w:p w:rsidR="00902C22" w:rsidRPr="00902C22" w:rsidRDefault="00902C22" w:rsidP="00902C22">
      <w:pPr>
        <w:pStyle w:val="Heading3"/>
        <w:rPr>
          <w:lang w:eastAsia="zh-CN"/>
        </w:rPr>
      </w:pPr>
      <w:bookmarkStart w:id="69" w:name="_Toc14111272"/>
      <w:r w:rsidRPr="00902C22">
        <w:rPr>
          <w:lang w:eastAsia="zh-CN"/>
        </w:rPr>
        <w:t>6.5.4</w:t>
      </w:r>
      <w:r w:rsidRPr="00902C22">
        <w:rPr>
          <w:lang w:eastAsia="zh-CN"/>
        </w:rPr>
        <w:tab/>
        <w:t>Solution Evaluation</w:t>
      </w:r>
      <w:bookmarkEnd w:id="69"/>
    </w:p>
    <w:p w:rsidR="00902C22" w:rsidRPr="00902C22" w:rsidRDefault="00902C22" w:rsidP="00902C22">
      <w:r w:rsidRPr="00902C22">
        <w:t>The benefits of the solution are:</w:t>
      </w:r>
    </w:p>
    <w:p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rsidR="00902C22" w:rsidRPr="00902C22" w:rsidRDefault="00902C22" w:rsidP="00902C22">
      <w:r w:rsidRPr="00902C22">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rsidR="00902C22" w:rsidRP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rsidR="00902C22" w:rsidRPr="00902C22" w:rsidRDefault="00902C22" w:rsidP="00902C22">
      <w:pPr>
        <w:pStyle w:val="Heading2"/>
        <w:rPr>
          <w:lang w:eastAsia="zh-CN"/>
        </w:rPr>
      </w:pPr>
      <w:bookmarkStart w:id="70" w:name="_Toc14111273"/>
      <w:r w:rsidRPr="00902C22">
        <w:t>6.6</w:t>
      </w:r>
      <w:r w:rsidRPr="00902C22">
        <w:tab/>
        <w:t>Solution #6 for Key Issue #8: Role of satellite backhaul in content distribution towards the edge</w:t>
      </w:r>
      <w:bookmarkEnd w:id="70"/>
    </w:p>
    <w:p w:rsidR="00902C22" w:rsidRPr="00902C22" w:rsidRDefault="00902C22" w:rsidP="00902C22">
      <w:pPr>
        <w:pStyle w:val="Heading3"/>
        <w:rPr>
          <w:lang w:eastAsia="zh-CN"/>
        </w:rPr>
      </w:pPr>
      <w:bookmarkStart w:id="71" w:name="_Toc14111274"/>
      <w:r w:rsidRPr="00902C22">
        <w:rPr>
          <w:lang w:eastAsia="zh-CN"/>
        </w:rPr>
        <w:t>6.6.1</w:t>
      </w:r>
      <w:r w:rsidRPr="00902C22">
        <w:rPr>
          <w:lang w:eastAsia="zh-CN"/>
        </w:rPr>
        <w:tab/>
        <w:t>General description</w:t>
      </w:r>
      <w:bookmarkEnd w:id="71"/>
    </w:p>
    <w:p w:rsidR="00902C22" w:rsidRPr="00902C22" w:rsidRDefault="00902C22" w:rsidP="00902C22">
      <w:r w:rsidRPr="00902C22">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rsidR="00902C22" w:rsidRPr="00902C22" w:rsidRDefault="00902C22" w:rsidP="00902C22">
      <w:r w:rsidRPr="00902C22">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rsidR="00902C22" w:rsidRPr="00902C22" w:rsidRDefault="00902C22" w:rsidP="00902C22">
      <w:r w:rsidRPr="00902C22">
        <w:t>UE requests for media content can lead to multiple transmissions through the network while redirecting this request to the local DN at the edge would prevent the multiple transmission of the same content, regardless of how many times it is requested.</w:t>
      </w:r>
    </w:p>
    <w:p w:rsidR="00902C22" w:rsidRPr="00902C22" w:rsidRDefault="00902C22" w:rsidP="00902C22">
      <w:r w:rsidRPr="00902C22">
        <w:t>Assuming that the requested content is already available at the Edge, the following solutions address how the UE would be served by local DN at the edge and then relieve the satellite link.</w:t>
      </w:r>
    </w:p>
    <w:p w:rsidR="00902C22" w:rsidRPr="00902C22" w:rsidRDefault="00902C22" w:rsidP="00902C22">
      <w:pPr>
        <w:pStyle w:val="EditorsNote"/>
      </w:pPr>
      <w:r w:rsidRPr="00902C22">
        <w:t>Editor's note:</w:t>
      </w:r>
      <w:r>
        <w:tab/>
      </w:r>
      <w:r w:rsidRPr="00902C22">
        <w:t>How the content is distributed to the edge is out the scope of the analysis.</w:t>
      </w:r>
    </w:p>
    <w:p w:rsidR="00902C22" w:rsidRPr="00902C22" w:rsidRDefault="00902C22" w:rsidP="00902C22">
      <w:pPr>
        <w:pStyle w:val="EditorsNote"/>
      </w:pPr>
      <w:r w:rsidRPr="00902C22">
        <w:t>Editor's note:</w:t>
      </w:r>
      <w:r>
        <w:tab/>
      </w:r>
      <w:r w:rsidRPr="00902C22">
        <w:t>This solution does not address how the CDN is aware of the popular assets, neither predictive and analytics algorithms.</w:t>
      </w:r>
    </w:p>
    <w:p w:rsidR="00902C22" w:rsidRPr="00902C22" w:rsidRDefault="00902C22" w:rsidP="00902C22">
      <w:pPr>
        <w:pStyle w:val="Heading3"/>
        <w:rPr>
          <w:lang w:eastAsia="zh-CN"/>
        </w:rPr>
      </w:pPr>
      <w:bookmarkStart w:id="72" w:name="_Toc14111275"/>
      <w:r w:rsidRPr="00902C22">
        <w:rPr>
          <w:lang w:eastAsia="zh-CN"/>
        </w:rPr>
        <w:t>6.6.2</w:t>
      </w:r>
      <w:r w:rsidRPr="00902C22">
        <w:rPr>
          <w:lang w:eastAsia="zh-CN"/>
        </w:rPr>
        <w:tab/>
        <w:t>Procedures</w:t>
      </w:r>
      <w:bookmarkEnd w:id="72"/>
    </w:p>
    <w:p w:rsidR="00902C22" w:rsidRPr="00902C22" w:rsidRDefault="00902C22" w:rsidP="00902C22">
      <w:pPr>
        <w:pStyle w:val="Heading4"/>
      </w:pPr>
      <w:bookmarkStart w:id="73" w:name="_Toc14111276"/>
      <w:r w:rsidRPr="00902C22">
        <w:t>6.6.2.1</w:t>
      </w:r>
      <w:r w:rsidRPr="00902C22">
        <w:tab/>
        <w:t>Procedures to serve UE from the edge with a requested content</w:t>
      </w:r>
      <w:bookmarkEnd w:id="73"/>
    </w:p>
    <w:p w:rsidR="00902C22" w:rsidRDefault="00902C22" w:rsidP="00902C22">
      <w:r>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provider's caching policy) and is served locally to UEs that request it in the future. This ensures that any file is transmitted through the satellite backhaul only once regardless of how many times it is requested.</w:t>
      </w:r>
    </w:p>
    <w:p w:rsidR="00902C22" w:rsidRDefault="00902C22" w:rsidP="00902C22">
      <w:r>
        <w:t>When a UE requests a file, different approaches are proposed to provide requested content to the UE from the local DN.</w:t>
      </w:r>
    </w:p>
    <w:p w:rsidR="00902C22" w:rsidRPr="00902C22" w:rsidRDefault="00902C22" w:rsidP="00902C22">
      <w:pPr>
        <w:keepNext/>
        <w:jc w:val="both"/>
      </w:pPr>
      <w:r w:rsidRPr="00902C22">
        <w:rPr>
          <w:b/>
          <w:u w:val="single"/>
        </w:rPr>
        <w:t>Solution 1- Uplink classifier</w:t>
      </w:r>
      <w:r w:rsidRPr="00902C22">
        <w:t>:</w:t>
      </w:r>
    </w:p>
    <w:p w:rsidR="00902C22" w:rsidRPr="00902C22" w:rsidRDefault="00902C22" w:rsidP="00902C22">
      <w:r>
        <w:t>This solution proposes to use UL CL standardized in TS 23.501 [6] clause 5.6.4.2 and TS 23.502 [3] clause 4.3.5.4. A UPF supporting UL CL is selected and diverts the traffic which matches with traffic filters provided by SMF. This solution should prevent the satellite link from multiple content transmissions. However, this solution implies having a permanent PDU session between the UE and the remote DN, and thus having a satellite link always loaded because of the resource allocation to each PDU session till their release.</w:t>
      </w:r>
    </w:p>
    <w:p w:rsidR="00902C22" w:rsidRPr="00902C22" w:rsidRDefault="00902C22" w:rsidP="00902C22">
      <w:pPr>
        <w:pStyle w:val="NO"/>
      </w:pPr>
      <w:r>
        <w:t>NOTE:</w:t>
      </w:r>
      <w:r>
        <w:tab/>
        <w:t>The UL CL can be configured to steer all DNS request to the local Data Network (DN). Depending on whether the requested content is available at the edge, the UE's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rsidR="00902C22" w:rsidRPr="00902C22" w:rsidRDefault="00902C22" w:rsidP="00902C22">
      <w:pPr>
        <w:keepNext/>
        <w:tabs>
          <w:tab w:val="left" w:pos="4238"/>
        </w:tabs>
        <w:jc w:val="both"/>
        <w:rPr>
          <w:b/>
          <w:u w:val="single"/>
        </w:rPr>
      </w:pPr>
      <w:r w:rsidRPr="00902C22">
        <w:rPr>
          <w:b/>
          <w:u w:val="single"/>
        </w:rPr>
        <w:t>Solution 2- Multi-homing:</w:t>
      </w:r>
    </w:p>
    <w:p w:rsidR="00902C22" w:rsidRPr="00902C22" w:rsidRDefault="00902C22" w:rsidP="00902C22">
      <w:r>
        <w:t>A multi-homed solution defined in TS 23.501 [6] clause 5.6.4.2 and TS 23.502 [3]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solution implies having a permanent PDU session between the UE and the remote DN, and thus having a satellite link always loaded because of the resource allocation to each PDU session till their release.</w:t>
      </w:r>
    </w:p>
    <w:bookmarkStart w:id="74" w:name="_Ref1468433"/>
    <w:bookmarkStart w:id="75" w:name="_Ref1468443"/>
    <w:bookmarkStart w:id="76" w:name="_MON_1624720429"/>
    <w:bookmarkEnd w:id="76"/>
    <w:p w:rsidR="00902C22" w:rsidRPr="00902C22" w:rsidRDefault="00902C22" w:rsidP="00902C22">
      <w:pPr>
        <w:pStyle w:val="TH"/>
        <w:rPr>
          <w:lang w:eastAsia="zh-CN"/>
        </w:rPr>
      </w:pPr>
      <w:r w:rsidRPr="00902C22">
        <w:rPr>
          <w:lang w:eastAsia="zh-CN"/>
        </w:rPr>
        <w:object w:dxaOrig="8581" w:dyaOrig="4958">
          <v:shape id="_x0000_i4137" type="#_x0000_t75" style="width:429.1pt;height:247.7pt" o:ole="">
            <v:imagedata r:id="rId38" o:title=""/>
          </v:shape>
          <o:OLEObject Type="Embed" ProgID="Word.Picture.8" ShapeID="_x0000_i4137" DrawAspect="Content" ObjectID="_1624724119" r:id="rId39"/>
        </w:object>
      </w:r>
    </w:p>
    <w:p w:rsidR="00902C22" w:rsidRPr="00902C22" w:rsidRDefault="00902C22" w:rsidP="00902C22">
      <w:pPr>
        <w:pStyle w:val="TF"/>
      </w:pPr>
      <w:r w:rsidRPr="00902C22">
        <w:rPr>
          <w:rFonts w:hint="eastAsia"/>
        </w:rPr>
        <w:t>Figure 6.</w:t>
      </w:r>
      <w:r w:rsidRPr="00902C22">
        <w:t>6.2</w:t>
      </w:r>
      <w:r>
        <w:t>.1</w:t>
      </w:r>
      <w:r w:rsidRPr="00902C22">
        <w:t>-1</w:t>
      </w:r>
      <w:bookmarkEnd w:id="75"/>
      <w:r w:rsidRPr="00902C22">
        <w:t>: Architecture overview with edge-based content storage and request handling</w:t>
      </w:r>
      <w:bookmarkEnd w:id="74"/>
    </w:p>
    <w:p w:rsidR="00902C22" w:rsidRPr="00902C22" w:rsidRDefault="00902C22" w:rsidP="00902C22">
      <w:pPr>
        <w:pStyle w:val="Heading3"/>
        <w:rPr>
          <w:lang w:eastAsia="zh-CN"/>
        </w:rPr>
      </w:pPr>
      <w:bookmarkStart w:id="77" w:name="_Toc14111277"/>
      <w:r w:rsidRPr="00902C22">
        <w:rPr>
          <w:lang w:eastAsia="zh-CN"/>
        </w:rPr>
        <w:t>6.6.3</w:t>
      </w:r>
      <w:r w:rsidRPr="00902C22">
        <w:rPr>
          <w:lang w:eastAsia="zh-CN"/>
        </w:rPr>
        <w:tab/>
      </w:r>
      <w:r w:rsidRPr="00902C22">
        <w:rPr>
          <w:lang w:eastAsia="ko-KR"/>
        </w:rPr>
        <w:t>Impacts on existing nodes and functionality</w:t>
      </w:r>
      <w:bookmarkEnd w:id="77"/>
    </w:p>
    <w:p w:rsidR="00902C22" w:rsidRPr="00902C22" w:rsidRDefault="00902C22" w:rsidP="00902C22">
      <w:r w:rsidRPr="00902C22">
        <w:t>Solution 1 and solution 2 are based on existing specifications and should not have any impact on existing specifications. However, the mentioned DNS redirection following a UE request may impact the following functions:</w:t>
      </w:r>
    </w:p>
    <w:p w:rsidR="00902C22" w:rsidRPr="00902C22" w:rsidRDefault="00902C22" w:rsidP="00902C22">
      <w:pPr>
        <w:pStyle w:val="B1"/>
      </w:pPr>
      <w:r w:rsidRPr="00902C22">
        <w:t>1.</w:t>
      </w:r>
      <w:r w:rsidRPr="00902C22">
        <w:tab/>
        <w:t>PCF should be able to handle the redirection policies provisioned by AF;</w:t>
      </w:r>
    </w:p>
    <w:p w:rsidR="00902C22" w:rsidRPr="00902C22" w:rsidRDefault="00902C22" w:rsidP="00902C22">
      <w:pPr>
        <w:pStyle w:val="B1"/>
      </w:pPr>
      <w:r w:rsidRPr="00902C22">
        <w:t>2.</w:t>
      </w:r>
      <w:r w:rsidRPr="00902C22">
        <w:tab/>
        <w:t>Introduction of Edge NF for content storage at the edge;</w:t>
      </w:r>
    </w:p>
    <w:p w:rsidR="00902C22" w:rsidRPr="00902C22" w:rsidRDefault="00902C22" w:rsidP="00902C22">
      <w:pPr>
        <w:pStyle w:val="B1"/>
      </w:pPr>
      <w:r w:rsidRPr="00902C22">
        <w:t>3.</w:t>
      </w:r>
      <w:r w:rsidRPr="00902C22">
        <w:tab/>
        <w:t>UPF should be able to redirect UE's request to edge NF;</w:t>
      </w:r>
    </w:p>
    <w:p w:rsidR="00902C22" w:rsidRPr="00902C22" w:rsidRDefault="00902C22" w:rsidP="00902C22">
      <w:pPr>
        <w:pStyle w:val="B1"/>
      </w:pPr>
      <w:r w:rsidRPr="00902C22">
        <w:t>4.</w:t>
      </w:r>
      <w:r w:rsidRPr="00902C22">
        <w:tab/>
        <w:t>AF should be able to interface with the edge NF.</w:t>
      </w:r>
    </w:p>
    <w:p w:rsidR="00902C22" w:rsidRPr="00902C22" w:rsidRDefault="00902C22" w:rsidP="00902C22">
      <w:pPr>
        <w:pStyle w:val="Heading3"/>
        <w:rPr>
          <w:lang w:eastAsia="zh-CN"/>
        </w:rPr>
      </w:pPr>
      <w:bookmarkStart w:id="78" w:name="_Toc14111278"/>
      <w:r w:rsidRPr="00902C22">
        <w:rPr>
          <w:lang w:eastAsia="zh-CN"/>
        </w:rPr>
        <w:t>6.6.3</w:t>
      </w:r>
      <w:r w:rsidRPr="00902C22">
        <w:rPr>
          <w:lang w:eastAsia="zh-CN"/>
        </w:rPr>
        <w:tab/>
      </w:r>
      <w:r w:rsidRPr="00902C22">
        <w:rPr>
          <w:lang w:eastAsia="ko-KR"/>
        </w:rPr>
        <w:t>Solution evaluation</w:t>
      </w:r>
      <w:bookmarkEnd w:id="78"/>
    </w:p>
    <w:p w:rsidR="00902C22" w:rsidRPr="00902C22" w:rsidRDefault="00902C22" w:rsidP="00902C22">
      <w:pPr>
        <w:rPr>
          <w:lang w:eastAsia="ko-KR"/>
        </w:rPr>
      </w:pPr>
      <w:r w:rsidRPr="00902C22">
        <w:rPr>
          <w:color w:val="FF0000"/>
        </w:rPr>
        <w:t>Editor's note:</w:t>
      </w:r>
      <w:r w:rsidRPr="00902C22">
        <w:rPr>
          <w:color w:val="FF0000"/>
        </w:rPr>
        <w:tab/>
        <w:t>This clause provides an evaluation of this solution.</w:t>
      </w:r>
    </w:p>
    <w:p w:rsidR="00902C22" w:rsidRPr="00902C22" w:rsidRDefault="00902C22" w:rsidP="00902C22"/>
    <w:p w:rsidR="00902C22" w:rsidRPr="00902C22" w:rsidRDefault="00902C22" w:rsidP="00902C22">
      <w:pPr>
        <w:pStyle w:val="Heading2"/>
        <w:rPr>
          <w:lang w:eastAsia="zh-CN"/>
        </w:rPr>
      </w:pPr>
      <w:bookmarkStart w:id="79" w:name="_Toc14111279"/>
      <w:r w:rsidRPr="00902C22">
        <w:t>6.7</w:t>
      </w:r>
      <w:r w:rsidRPr="00902C22">
        <w:tab/>
        <w:t>Solution #7 for Key Issue #2: Idle mode mobility procedure for non-geostationary satellite access</w:t>
      </w:r>
      <w:bookmarkEnd w:id="79"/>
    </w:p>
    <w:p w:rsidR="00902C22" w:rsidRPr="00902C22" w:rsidRDefault="00902C22" w:rsidP="00902C22">
      <w:pPr>
        <w:pStyle w:val="Heading3"/>
      </w:pPr>
      <w:bookmarkStart w:id="80" w:name="_Toc14111280"/>
      <w:r w:rsidRPr="00902C22">
        <w:t>6.7.1</w:t>
      </w:r>
      <w:r w:rsidRPr="00902C22">
        <w:tab/>
        <w:t>Description</w:t>
      </w:r>
      <w:bookmarkEnd w:id="80"/>
    </w:p>
    <w:p w:rsidR="00902C22" w:rsidRPr="00902C22" w:rsidRDefault="00902C22" w:rsidP="00902C22">
      <w:r w:rsidRPr="00902C22">
        <w:t>Key Issue #2 identifies the problem caused by non-geostationary satellite gNBs moving constantly in relation with the UE location. This will cause a new mobility challenge as even a stationary UE will need to re-select between the serving cell disappearing below the horizon and the new one emerging in quick succession.</w:t>
      </w:r>
    </w:p>
    <w:p w:rsidR="00902C22" w:rsidRPr="00902C22" w:rsidRDefault="00902C22" w:rsidP="00902C22">
      <w:r w:rsidRPr="00902C22">
        <w:t>The cell re-selection part is expected to be dealt with under RAN study FS_NR_NTN, but the NAS procedures are in the scope of FS_5GSAT_ARCH.</w:t>
      </w:r>
    </w:p>
    <w:p w:rsidR="00902C22" w:rsidRPr="00902C22" w:rsidRDefault="00902C22" w:rsidP="00902C22">
      <w:r w:rsidRPr="00902C22">
        <w:t>The existing protocol procedures already allow the satellites in the constellation to be grouped in single TA, or groups of TAs, of which a TAI List can be composed by the AMF to send to the UE. The drawback of all these methods when using non-geostationary satellite gNB is that the Registration Area assigned to the UE is also the paging area for MT signalling and data. If the non-geostationary gNBs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gNB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gNBs.</w:t>
      </w:r>
    </w:p>
    <w:p w:rsidR="00902C22" w:rsidRPr="00902C22" w:rsidRDefault="00902C22" w:rsidP="00902C22">
      <w:r w:rsidRPr="00902C22">
        <w:t>As a consequence, a procedure for reasonably accurate paging area with minimum update signalling is needed.</w:t>
      </w:r>
    </w:p>
    <w:p w:rsidR="00902C22" w:rsidRPr="00902C22" w:rsidRDefault="00902C22" w:rsidP="00902C22">
      <w:pPr>
        <w:pStyle w:val="Heading3"/>
      </w:pPr>
      <w:bookmarkStart w:id="81" w:name="_Toc14111281"/>
      <w:r w:rsidRPr="00902C22">
        <w:t>6.7.2</w:t>
      </w:r>
      <w:r w:rsidRPr="00902C22">
        <w:tab/>
        <w:t>Procedures</w:t>
      </w:r>
      <w:bookmarkEnd w:id="81"/>
    </w:p>
    <w:p w:rsidR="00902C22" w:rsidRDefault="00902C22" w:rsidP="00902C22">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rsidR="00902C22" w:rsidRDefault="00902C22" w:rsidP="00902C22">
      <w:r>
        <w:t>When the UE initiates Registration procedure over satellite gNB, the AMF discovers satellite access based on the Cell ID or TAI that is indicated over N2 interface. The Registration procedure then continues as specified in TS 23.502 [3] clause 4.2.2.2.1, with the following exceptions:</w:t>
      </w:r>
    </w:p>
    <w:p w:rsidR="00902C22" w:rsidRPr="00902C22" w:rsidRDefault="00902C22" w:rsidP="00902C22">
      <w:pPr>
        <w:pStyle w:val="B1"/>
      </w:pPr>
      <w:r w:rsidRPr="00902C22">
        <w:t>-</w:t>
      </w:r>
      <w:r w:rsidRPr="00902C22">
        <w:tab/>
        <w:t xml:space="preserve">In step 21, if the AMF detects that the registration procedure originates from a satellite gNB based on N2 parameters (Cell ID) received in step 3 or the TAI included by the UE in step 1, the AMF may assign an ordered sequence of Registration Areas. </w:t>
      </w:r>
    </w:p>
    <w:p w:rsidR="00902C22" w:rsidRPr="00902C22" w:rsidRDefault="00902C22" w:rsidP="00902C22">
      <w:pPr>
        <w:pStyle w:val="B1"/>
      </w:pPr>
      <w:r w:rsidRPr="00902C22">
        <w:t>-</w:t>
      </w:r>
      <w:r w:rsidRPr="00902C22">
        <w:tab/>
        <w:t xml:space="preserve">If the AMF assigns an ordered sequence of Registration Areas in a Registration Area List, the first Registration Area includes the TAI of the present gNB, and subsequent Registration Areas are for the expected following TAIs represented by the foreseen next gNBs that are expected to cover the UE location. This sequence of Registration Areas may be derived based on AMF pre-configuration for certain location, based on geo-location or network topology (Cell ID, TAI). </w:t>
      </w:r>
    </w:p>
    <w:p w:rsidR="00902C22" w:rsidRPr="00902C22" w:rsidRDefault="00902C22" w:rsidP="00902C22">
      <w:pPr>
        <w:pStyle w:val="B1"/>
      </w:pPr>
      <w:r w:rsidRPr="00902C22">
        <w:t>-</w:t>
      </w:r>
      <w:r w:rsidRPr="00902C22">
        <w:tab/>
        <w:t xml:space="preserve">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 </w:t>
      </w:r>
    </w:p>
    <w:p w:rsidR="00902C22" w:rsidRPr="00902C22" w:rsidRDefault="00902C22" w:rsidP="00902C22">
      <w:pPr>
        <w:pStyle w:val="B1"/>
      </w:pPr>
      <w:r w:rsidRPr="00902C22">
        <w:t>-</w:t>
      </w:r>
      <w:r w:rsidRPr="00902C22">
        <w:tab/>
        <w:t xml:space="preserve">If the UE moves from the currently active Registration Area to the next one in the sequence indicated in the Registration Area List, it need not initiate Mobility Registration Update, as this implies that the UE is remaining in a predicted area under the satellite constellation. </w:t>
      </w:r>
    </w:p>
    <w:p w:rsidR="00902C22" w:rsidRPr="00902C22" w:rsidRDefault="00902C22" w:rsidP="00902C22">
      <w:pPr>
        <w:pStyle w:val="B1"/>
      </w:pPr>
      <w:r w:rsidRPr="00902C22">
        <w:t>-</w:t>
      </w:r>
      <w:r w:rsidRPr="00902C22">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rsidR="00902C22" w:rsidRPr="00902C22" w:rsidRDefault="00902C22" w:rsidP="00902C22">
      <w:pPr>
        <w:pStyle w:val="B1"/>
      </w:pPr>
      <w:r w:rsidRPr="00902C22">
        <w:t>-</w:t>
      </w:r>
      <w:r w:rsidRPr="00902C22">
        <w:tab/>
        <w:t>Periodic Registration Update procedure is not affected.</w:t>
      </w:r>
    </w:p>
    <w:p w:rsidR="00902C22" w:rsidRPr="00902C22" w:rsidRDefault="00902C22" w:rsidP="00902C22">
      <w:r w:rsidRPr="00902C22">
        <w:t>AMF procedures:</w:t>
      </w:r>
    </w:p>
    <w:p w:rsidR="00902C22" w:rsidRPr="00902C22" w:rsidRDefault="00902C22" w:rsidP="00902C22">
      <w:pPr>
        <w:pStyle w:val="B1"/>
      </w:pPr>
      <w:r w:rsidRPr="00902C22">
        <w:t>-</w:t>
      </w:r>
      <w:r w:rsidRPr="00902C22">
        <w:tab/>
        <w:t xml:space="preserve">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 </w:t>
      </w:r>
    </w:p>
    <w:p w:rsidR="00902C22" w:rsidRPr="00902C22" w:rsidRDefault="00902C22" w:rsidP="00902C22">
      <w:pPr>
        <w:pStyle w:val="B1"/>
      </w:pPr>
      <w:r w:rsidRPr="00902C22">
        <w:t>-</w:t>
      </w:r>
      <w:r w:rsidRPr="00902C22">
        <w:tab/>
        <w:t>The AMF sends the derived Registration Area List to the UE and stores it as part of the UE context.</w:t>
      </w:r>
    </w:p>
    <w:p w:rsidR="00902C22" w:rsidRPr="00902C22" w:rsidRDefault="00902C22" w:rsidP="00902C22">
      <w:pPr>
        <w:pStyle w:val="B1"/>
      </w:pPr>
      <w:r w:rsidRPr="00902C22">
        <w:t>-</w:t>
      </w:r>
      <w:r w:rsidRPr="00902C22">
        <w:tab/>
        <w:t xml:space="preserve">The AMF maintains validity time for each Registration Area in the Registration Area List. </w:t>
      </w:r>
      <w:bookmarkStart w:id="82" w:name="_Hlk2178278"/>
      <w:r w:rsidRPr="00902C22">
        <w:t>The AMF may take into account the validity times of the Registration Areas that is indicates to the UE in Registration Area List when selecting the Periodic Update Timer value for the UE.</w:t>
      </w:r>
      <w:bookmarkEnd w:id="82"/>
      <w:r w:rsidRPr="00902C22">
        <w:t xml:space="preserve"> </w:t>
      </w:r>
    </w:p>
    <w:p w:rsidR="00902C22" w:rsidRPr="00902C22" w:rsidRDefault="00902C22" w:rsidP="00902C22">
      <w:pPr>
        <w:pStyle w:val="B1"/>
      </w:pPr>
      <w:r w:rsidRPr="00902C22">
        <w:t>-</w:t>
      </w:r>
      <w:r w:rsidRPr="00902C22">
        <w:tab/>
        <w:t>When the validity period of the Active Registration Area expires, the AMF takes next Registration Area in Registration Area List and uses it as the Active Registration Area until its validity time expires.</w:t>
      </w:r>
    </w:p>
    <w:p w:rsidR="00902C22" w:rsidRPr="00902C22" w:rsidRDefault="00902C22" w:rsidP="00902C22">
      <w:pPr>
        <w:pStyle w:val="B1"/>
      </w:pPr>
      <w:r w:rsidRPr="00902C22">
        <w:t>-</w:t>
      </w:r>
      <w:r w:rsidRPr="00902C22">
        <w:tab/>
        <w:t>The AMF considers the transition from the previous Active Registration Area to new Active Registration Area as an implicit Mobility Registration Update.</w:t>
      </w:r>
    </w:p>
    <w:p w:rsidR="00902C22" w:rsidRPr="00902C22" w:rsidRDefault="00902C22" w:rsidP="00902C22">
      <w:pPr>
        <w:pStyle w:val="B1"/>
      </w:pPr>
      <w:r w:rsidRPr="00902C22">
        <w:t>-</w:t>
      </w:r>
      <w:r w:rsidRPr="00902C22">
        <w:tab/>
        <w:t xml:space="preserve">For DL data or </w:t>
      </w:r>
      <w:r w:rsidRPr="00902C22">
        <w:t>signalling</w:t>
      </w:r>
      <w:r w:rsidRPr="00902C22">
        <w:t>, the AMF pages the UE in the Active Registration Area. The AMF may optionally page the UE also in the previous and in the next Registration Area, especially to cover possible time synchronization differences between the UE and the AMF.</w:t>
      </w:r>
    </w:p>
    <w:p w:rsidR="00902C22" w:rsidRPr="00902C22" w:rsidRDefault="00902C22" w:rsidP="00902C22">
      <w:r w:rsidRPr="00902C22">
        <w:t>UE procedures, if UE has received validity period is associated with the Registration Area (scheduled Active Registration Area):</w:t>
      </w:r>
    </w:p>
    <w:p w:rsidR="00902C22" w:rsidRPr="00902C22" w:rsidRDefault="00902C22" w:rsidP="00902C22">
      <w:pPr>
        <w:pStyle w:val="B1"/>
      </w:pPr>
      <w:r w:rsidRPr="00902C22">
        <w:t>-</w:t>
      </w:r>
      <w:r w:rsidRPr="00902C22">
        <w:tab/>
        <w:t>In step 21, when the UE receives a Registration Area List, it takes the Active Registration Area to use for its mobility management procedures.</w:t>
      </w:r>
    </w:p>
    <w:p w:rsidR="00902C22" w:rsidRPr="00902C22" w:rsidRDefault="00902C22" w:rsidP="00902C22">
      <w:pPr>
        <w:pStyle w:val="B1"/>
      </w:pPr>
      <w:r w:rsidRPr="00902C22">
        <w:t>-</w:t>
      </w:r>
      <w:r w:rsidRPr="00902C22">
        <w:tab/>
        <w:t>After re-selection to new cell, the UE compares the TAI of the new serving cell with the Active Registration Area. If the TAI of the serving cell is included in the Active Registration Area, the UE considers itself being updated and it need not initiate Mobility Registration Update.</w:t>
      </w:r>
    </w:p>
    <w:p w:rsidR="00902C22" w:rsidRPr="00902C22" w:rsidRDefault="00902C22" w:rsidP="00902C22">
      <w:pPr>
        <w:pStyle w:val="B1"/>
      </w:pPr>
      <w:r w:rsidRPr="00902C22">
        <w:t>-</w:t>
      </w:r>
      <w:r w:rsidRPr="00902C22">
        <w:tab/>
        <w:t xml:space="preserve">The UE takes the next Registration Area in Registration Area List in use as the Active Registration Area based on validity period at the expiry of the present Registration Area without initiating Mobility Registration Update. </w:t>
      </w:r>
    </w:p>
    <w:p w:rsidR="00902C22" w:rsidRPr="00902C22" w:rsidRDefault="00902C22" w:rsidP="00902C22">
      <w:pPr>
        <w:pStyle w:val="B1"/>
      </w:pPr>
      <w:r w:rsidRPr="00902C22">
        <w:t>-</w:t>
      </w:r>
      <w:r w:rsidRPr="00902C22">
        <w:tab/>
        <w:t>If the TAI broadcast by the serving cell is not included in the Active Registration Area, then the UE initiates Mobility Registration Update.</w:t>
      </w:r>
    </w:p>
    <w:p w:rsidR="00902C22" w:rsidRPr="00902C22" w:rsidRDefault="00902C22" w:rsidP="00902C22">
      <w:pPr>
        <w:pStyle w:val="EditorsNote"/>
      </w:pPr>
      <w:r w:rsidRPr="00902C22">
        <w:t xml:space="preserve">Editor's note: the time synchronization between the UE and the network is FFS. </w:t>
      </w:r>
    </w:p>
    <w:p w:rsidR="00902C22" w:rsidRPr="00902C22" w:rsidRDefault="00902C22" w:rsidP="00902C22">
      <w:r w:rsidRPr="00902C22">
        <w:t xml:space="preserve">UE procedures, if the UE has not received validity period is associated with the Registration Area (cell re-selection based Active RA): </w:t>
      </w:r>
    </w:p>
    <w:p w:rsidR="00902C22" w:rsidRDefault="00902C22" w:rsidP="00902C22">
      <w:pPr>
        <w:pStyle w:val="B1"/>
      </w:pPr>
      <w:r>
        <w:t>-</w:t>
      </w:r>
      <w:r>
        <w:tab/>
        <w:t>In step 21, when the UE receives a Registration Area List, it takes the first Registration Area in the list as the Active Registration Area to use for its mobility management procedures.</w:t>
      </w:r>
    </w:p>
    <w:p w:rsidR="00902C22" w:rsidRDefault="00902C22" w:rsidP="00902C22">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rsidR="00902C22" w:rsidRDefault="00902C22" w:rsidP="00902C22">
      <w:pPr>
        <w:pStyle w:val="B1"/>
      </w:pPr>
      <w:r>
        <w:t>-</w:t>
      </w:r>
      <w:r>
        <w:tab/>
        <w:t>If the TAI of the serving cell is not included in the Active Registration Area, the initiates Mobility Registration Update.</w:t>
      </w:r>
    </w:p>
    <w:p w:rsidR="00902C22" w:rsidRPr="00902C22" w:rsidRDefault="00902C22" w:rsidP="00902C22">
      <w:r w:rsidRPr="00902C22">
        <w:t>An overview of Registration and paging call flows is shown in Figure 6.7.2-1.</w:t>
      </w:r>
    </w:p>
    <w:p w:rsidR="00902C22" w:rsidRPr="00902C22" w:rsidRDefault="00902C22" w:rsidP="00902C22">
      <w:pPr>
        <w:pStyle w:val="TH"/>
      </w:pPr>
      <w:r w:rsidRPr="00902C22">
        <w:rPr>
          <w:lang w:eastAsia="zh-CN"/>
        </w:rPr>
        <w:object w:dxaOrig="14535" w:dyaOrig="11175">
          <v:shape id="_x0000_i4134" type="#_x0000_t75" style="width:479.8pt;height:368.65pt" o:ole="">
            <v:imagedata r:id="rId40" o:title=""/>
          </v:shape>
          <o:OLEObject Type="Embed" ProgID="Visio.Drawing.15" ShapeID="_x0000_i4134" DrawAspect="Content" ObjectID="_1624724120" r:id="rId41"/>
        </w:object>
      </w:r>
    </w:p>
    <w:p w:rsidR="00902C22" w:rsidRPr="00902C22" w:rsidRDefault="00902C22" w:rsidP="00902C22">
      <w:pPr>
        <w:pStyle w:val="TF"/>
      </w:pPr>
      <w:r w:rsidRPr="00902C22">
        <w:t>Figure 6.7.2-1, Registration and Paging procedures using sequenced Registration Areas</w:t>
      </w:r>
    </w:p>
    <w:p w:rsidR="00902C22" w:rsidRPr="00902C22" w:rsidRDefault="00902C22" w:rsidP="00902C22">
      <w:pPr>
        <w:pStyle w:val="B1"/>
      </w:pPr>
      <w:r w:rsidRPr="00902C22">
        <w:t>1.</w:t>
      </w:r>
      <w:r w:rsidRPr="00902C22">
        <w:tab/>
        <w:t>Based on criteria specified in TS</w:t>
      </w:r>
      <w:r>
        <w:t> </w:t>
      </w:r>
      <w:r w:rsidRPr="00902C22">
        <w:t>23.501</w:t>
      </w:r>
      <w:r>
        <w:t> </w:t>
      </w:r>
      <w:r w:rsidRPr="00902C22">
        <w:t>[6], the UE detects the need to register, and initiates Registration Request.</w:t>
      </w:r>
    </w:p>
    <w:p w:rsidR="00902C22" w:rsidRPr="00902C22" w:rsidRDefault="00902C22" w:rsidP="00902C22">
      <w:pPr>
        <w:pStyle w:val="B1"/>
      </w:pPr>
      <w:r w:rsidRPr="00902C22">
        <w:t>2.</w:t>
      </w:r>
      <w:r w:rsidRPr="00902C22">
        <w:tab/>
        <w:t xml:space="preserve">RAN identifies satellite access to the CN in the Initial Message that encapsulates the Registration Request. </w:t>
      </w:r>
    </w:p>
    <w:p w:rsidR="00902C22" w:rsidRPr="00902C22" w:rsidRDefault="00902C22" w:rsidP="00902C22">
      <w:pPr>
        <w:pStyle w:val="B1"/>
      </w:pPr>
      <w:r w:rsidRPr="00902C22">
        <w:t>3.</w:t>
      </w:r>
      <w:r w:rsidRPr="00902C22">
        <w:tab/>
        <w:t xml:space="preserve">The indication received from the RAN informs the AMF of satellite access. This triggers the AMF to assign a sequenced list of Registration Areas to the UE and include the sequenced list with applicable time stamps in the Registration Accept. The AMF stores the sequenced RA list that is assigned to the UE in order to use the pre-scheduled sequence of RAs to determine the paging area if the UE needs to be paged before the next Registration Update. </w:t>
      </w:r>
    </w:p>
    <w:p w:rsidR="00902C22" w:rsidRPr="00902C22" w:rsidRDefault="00902C22" w:rsidP="00902C22">
      <w:pPr>
        <w:pStyle w:val="B1"/>
      </w:pPr>
      <w:r w:rsidRPr="00902C22">
        <w:t>4.</w:t>
      </w:r>
      <w:r w:rsidRPr="00902C22">
        <w:tab/>
        <w:t xml:space="preserve">Satellite RAN passes the Registration Accept including the sequenced list of Registration Areas (with time stamps) to the UE. </w:t>
      </w:r>
    </w:p>
    <w:p w:rsidR="00902C22" w:rsidRPr="00902C22" w:rsidRDefault="00902C22" w:rsidP="00902C22">
      <w:pPr>
        <w:pStyle w:val="B1"/>
      </w:pPr>
      <w:r w:rsidRPr="00902C22">
        <w:t>5a.</w:t>
      </w:r>
      <w:r w:rsidRPr="00902C22">
        <w:tab/>
        <w:t xml:space="preserve">The UE makes the next RA in the sequenced Registration Area list the Active Registration Area, if it selects a cell in the next Registration Area in the sequenced Registration Area list or if the validity period of the next RA starts. When changing the Active Registration Area, the UE considers itself still registered, even though the Mobility Registration Update signalling is omitted. </w:t>
      </w:r>
    </w:p>
    <w:p w:rsidR="00902C22" w:rsidRPr="00902C22" w:rsidRDefault="00902C22" w:rsidP="00902C22">
      <w:pPr>
        <w:pStyle w:val="B1"/>
      </w:pPr>
      <w:r w:rsidRPr="00902C22">
        <w:t>5b.</w:t>
      </w:r>
      <w:r w:rsidRPr="00902C22">
        <w:tab/>
        <w:t>Upon 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rsidR="00902C22" w:rsidRPr="00902C22" w:rsidRDefault="00902C22" w:rsidP="00902C22">
      <w:pPr>
        <w:pStyle w:val="B1"/>
      </w:pPr>
      <w:r w:rsidRPr="00902C22">
        <w:t>6.</w:t>
      </w:r>
      <w:r w:rsidRPr="00902C22">
        <w:tab/>
        <w:t xml:space="preserve">AMF pages the UE for DL data using the Registration Area that is currently active in the sequence. </w:t>
      </w:r>
    </w:p>
    <w:p w:rsidR="00902C22" w:rsidRPr="00902C22" w:rsidRDefault="00902C22" w:rsidP="00902C22">
      <w:pPr>
        <w:pStyle w:val="B1"/>
      </w:pPr>
      <w:r w:rsidRPr="00902C22">
        <w:t>7.</w:t>
      </w:r>
      <w:r w:rsidRPr="00902C22">
        <w:tab/>
        <w:t>The UE initiates Registration Update based on the criteria specified in TS</w:t>
      </w:r>
      <w:r>
        <w:t> </w:t>
      </w:r>
      <w:r w:rsidRPr="00902C22">
        <w:t>23.501</w:t>
      </w:r>
      <w:r>
        <w:t> </w:t>
      </w:r>
      <w:r w:rsidRPr="00902C22">
        <w:t>[6], or when it runs out of sequenced Registration Areas that were received in the latest Registration Update.</w:t>
      </w:r>
    </w:p>
    <w:p w:rsidR="00902C22" w:rsidRPr="00902C22" w:rsidRDefault="00902C22" w:rsidP="00902C22">
      <w:pPr>
        <w:pStyle w:val="Heading3"/>
        <w:rPr>
          <w:lang w:eastAsia="zh-CN"/>
        </w:rPr>
      </w:pPr>
      <w:bookmarkStart w:id="83" w:name="_Toc14111282"/>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83"/>
    </w:p>
    <w:p w:rsidR="00902C22" w:rsidRPr="00902C22" w:rsidRDefault="00902C22" w:rsidP="00902C22">
      <w:r w:rsidRPr="00902C22">
        <w:t>AMF needs to support the following new capabilities:</w:t>
      </w:r>
    </w:p>
    <w:p w:rsidR="00902C22" w:rsidRPr="00902C22" w:rsidRDefault="00902C22" w:rsidP="00902C22">
      <w:pPr>
        <w:pStyle w:val="B1"/>
      </w:pPr>
      <w:r w:rsidRPr="00902C22">
        <w:t>-</w:t>
      </w:r>
      <w:r w:rsidRPr="00902C22">
        <w:tab/>
        <w:t>Detection that the UE is accessing over non-geostationary satellite</w:t>
      </w:r>
      <w:r w:rsidRPr="00902C22">
        <w:t>.</w:t>
      </w:r>
    </w:p>
    <w:p w:rsidR="00902C22" w:rsidRPr="00902C22" w:rsidRDefault="00902C22" w:rsidP="00902C22">
      <w:pPr>
        <w:pStyle w:val="B1"/>
      </w:pPr>
      <w:r w:rsidRPr="00902C22">
        <w:t>-</w:t>
      </w:r>
      <w:r w:rsidRPr="00902C22">
        <w:tab/>
        <w:t>Determining an ordered sequence of Registration Areas based on their validity periods on Registration Area List</w:t>
      </w:r>
      <w:r w:rsidRPr="00902C22">
        <w:t>.</w:t>
      </w:r>
    </w:p>
    <w:p w:rsidR="00902C22" w:rsidRPr="00902C22" w:rsidRDefault="00902C22" w:rsidP="00902C22">
      <w:pPr>
        <w:pStyle w:val="B1"/>
      </w:pPr>
      <w:r w:rsidRPr="00902C22">
        <w:t>-</w:t>
      </w:r>
      <w:r w:rsidRPr="00902C22">
        <w:tab/>
        <w:t>Encoding of more than one Registration Area in Registration Accept message</w:t>
      </w:r>
      <w:r w:rsidRPr="00902C22">
        <w:t>.</w:t>
      </w:r>
    </w:p>
    <w:p w:rsidR="00902C22" w:rsidRPr="00902C22" w:rsidRDefault="00902C22" w:rsidP="00902C22">
      <w:r w:rsidRPr="00902C22">
        <w:t>UE needs to support the following capabilities:</w:t>
      </w:r>
    </w:p>
    <w:p w:rsidR="00902C22" w:rsidRPr="00902C22" w:rsidRDefault="00902C22" w:rsidP="00902C22">
      <w:pPr>
        <w:pStyle w:val="B1"/>
      </w:pPr>
      <w:r w:rsidRPr="00902C22">
        <w:t>-</w:t>
      </w:r>
      <w:r w:rsidRPr="00902C22">
        <w:tab/>
        <w:t>Decoding of more than one Registration Area in Registration Accept message</w:t>
      </w:r>
      <w:r w:rsidRPr="00902C22">
        <w:t>.</w:t>
      </w:r>
    </w:p>
    <w:p w:rsidR="00902C22" w:rsidRPr="00902C22" w:rsidRDefault="00902C22" w:rsidP="00902C22">
      <w:pPr>
        <w:pStyle w:val="B1"/>
      </w:pPr>
      <w:r w:rsidRPr="00902C22">
        <w:t>-</w:t>
      </w:r>
      <w:r w:rsidRPr="00902C22">
        <w:tab/>
        <w:t>Omitting Mobility Registration Update when cell re-selection or validity period moves the UE from the current Registration Area to the next one in the ordered Registration Area List</w:t>
      </w:r>
      <w:r w:rsidRPr="00902C22">
        <w:t>.</w:t>
      </w:r>
    </w:p>
    <w:p w:rsidR="00902C22" w:rsidRPr="00902C22" w:rsidRDefault="00902C22" w:rsidP="00902C22">
      <w:pPr>
        <w:pStyle w:val="Heading3"/>
        <w:rPr>
          <w:lang w:eastAsia="zh-CN"/>
        </w:rPr>
      </w:pPr>
      <w:bookmarkStart w:id="84" w:name="_Toc14111283"/>
      <w:r w:rsidRPr="00902C22">
        <w:rPr>
          <w:lang w:eastAsia="zh-CN"/>
        </w:rPr>
        <w:t>6.7.4</w:t>
      </w:r>
      <w:r w:rsidRPr="00902C22">
        <w:rPr>
          <w:lang w:eastAsia="zh-CN"/>
        </w:rPr>
        <w:tab/>
        <w:t>Solution Evaluation</w:t>
      </w:r>
      <w:bookmarkEnd w:id="84"/>
    </w:p>
    <w:p w:rsidR="00902C22" w:rsidRPr="00902C22" w:rsidRDefault="00902C22" w:rsidP="00902C22">
      <w:pPr>
        <w:rPr>
          <w:lang w:eastAsia="zh-CN"/>
        </w:rPr>
      </w:pPr>
      <w:r w:rsidRPr="00902C22">
        <w:rPr>
          <w:lang w:eastAsia="zh-CN"/>
        </w:rPr>
        <w:t>This solution allows the UE to initiate Mobility Registration Update signalling only when moving out of the predicted sequence of Registration Areas.</w:t>
      </w:r>
    </w:p>
    <w:p w:rsidR="00902C22" w:rsidRPr="00902C22" w:rsidRDefault="00902C22" w:rsidP="00902C22">
      <w:pPr>
        <w:rPr>
          <w:lang w:eastAsia="zh-CN"/>
        </w:rPr>
      </w:pPr>
      <w:r w:rsidRPr="00902C22">
        <w:rPr>
          <w:lang w:eastAsia="zh-CN"/>
        </w:rPr>
        <w:t>UE mobility cannot be mitigated by this solution, and consequently, a fast-moving UE will need to initiate Mobility Registration Update when re-selecting to a cell of out-of-sequence RA.</w:t>
      </w:r>
    </w:p>
    <w:p w:rsidR="00902C22" w:rsidRPr="00902C22" w:rsidRDefault="00902C22" w:rsidP="00902C22">
      <w:pPr>
        <w:rPr>
          <w:lang w:eastAsia="zh-CN"/>
        </w:rPr>
      </w:pPr>
      <w:r w:rsidRPr="00902C22">
        <w:rPr>
          <w:lang w:eastAsia="zh-CN"/>
        </w:rPr>
        <w:t>UE location is needed in order to use the pre-timed sequence of RAs. However, the subsequent satellite can be determined with reasonable accuracy based on the current serving satellite-based cell even though its precise time of availability is not known. Consequently, the sequence of RAs can be determined even without knowing the precise UE location. In this case, the sequence of RAs can be applied without validity time.</w:t>
      </w:r>
    </w:p>
    <w:p w:rsidR="00902C22" w:rsidRPr="00902C22" w:rsidRDefault="00902C22" w:rsidP="00902C22">
      <w:pPr>
        <w:pStyle w:val="EditorsNote"/>
        <w:rPr>
          <w:lang w:eastAsia="zh-CN"/>
        </w:rPr>
      </w:pPr>
      <w:r w:rsidRPr="00902C22">
        <w:rPr>
          <w:lang w:eastAsia="zh-CN"/>
        </w:rPr>
        <w:t>Editor's note:</w:t>
      </w:r>
      <w:r w:rsidRPr="00902C22">
        <w:rPr>
          <w:lang w:eastAsia="zh-CN"/>
        </w:rPr>
        <w:tab/>
      </w:r>
      <w:r w:rsidRPr="00902C22">
        <w:rPr>
          <w:lang w:eastAsia="zh-CN"/>
        </w:rPr>
        <w:t>The UE location procedures over satellite depend on RAN specification work.</w:t>
      </w:r>
    </w:p>
    <w:p w:rsidR="00902C22" w:rsidRPr="00902C22" w:rsidRDefault="00902C22" w:rsidP="00902C22">
      <w:pPr>
        <w:pStyle w:val="Heading2"/>
      </w:pPr>
      <w:bookmarkStart w:id="85" w:name="_Toc14111284"/>
      <w:r w:rsidRPr="00902C22">
        <w:t>6.8</w:t>
      </w:r>
      <w:r w:rsidRPr="00902C22">
        <w:tab/>
        <w:t>Solution #8: 5GS enhancement to support gNBs on NGSO satellites</w:t>
      </w:r>
      <w:bookmarkEnd w:id="85"/>
    </w:p>
    <w:p w:rsidR="00902C22" w:rsidRPr="00902C22" w:rsidRDefault="00902C22" w:rsidP="00902C22">
      <w:pPr>
        <w:pStyle w:val="Heading3"/>
      </w:pPr>
      <w:bookmarkStart w:id="86" w:name="_Toc14111285"/>
      <w:r w:rsidRPr="00902C22">
        <w:t>6.8.1</w:t>
      </w:r>
      <w:r w:rsidRPr="00902C22">
        <w:tab/>
        <w:t>Description</w:t>
      </w:r>
      <w:bookmarkEnd w:id="86"/>
    </w:p>
    <w:p w:rsidR="00902C22" w:rsidRPr="00902C22" w:rsidRDefault="00902C22" w:rsidP="00902C22">
      <w:pPr>
        <w:rPr>
          <w:lang w:eastAsia="zh-CN"/>
        </w:rPr>
      </w:pPr>
      <w:r w:rsidRPr="00902C22">
        <w:rPr>
          <w:lang w:eastAsia="zh-CN"/>
        </w:rPr>
        <w:t>This solution aims to solve "key issue 2:</w:t>
      </w:r>
      <w:r w:rsidRPr="00902C22">
        <w:rPr>
          <w:lang w:eastAsia="ko-KR"/>
        </w:rPr>
        <w:t xml:space="preserve"> Mobility Management with moving satellite coverage areas</w:t>
      </w:r>
      <w:r w:rsidRPr="00902C22">
        <w:rPr>
          <w:lang w:eastAsia="zh-CN"/>
        </w:rPr>
        <w:t>", but mobility management in different 5G network architecture with support of satellite access will be different, thus the solution proposes to solve the key issue under possible 5G network architectures.</w:t>
      </w:r>
    </w:p>
    <w:p w:rsidR="00902C22" w:rsidRPr="00902C22" w:rsidRDefault="00902C22" w:rsidP="00902C22">
      <w:pPr>
        <w:rPr>
          <w:lang w:eastAsia="zh-CN"/>
        </w:rPr>
      </w:pPr>
      <w:r w:rsidRPr="00902C22">
        <w:rPr>
          <w:lang w:eastAsia="zh-CN"/>
        </w:rPr>
        <w:t>When a NGSO satellite is used to provide radio access, the satellite can work as an on-board gNB or gNB-DU. If the NGSO satellite is used as a gNB-DU, and the gNB-CU is on the earth, then the gNB-CU can handle the change of gNB-DU, which has no impact to 5GC. If the NGSO satellite works as an on-board gNB, the gNB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gNBs in 5G network:</w:t>
      </w:r>
    </w:p>
    <w:p w:rsidR="00902C22" w:rsidRPr="00902C22" w:rsidRDefault="00902C22" w:rsidP="00902C22">
      <w:pPr>
        <w:pStyle w:val="B1"/>
      </w:pPr>
      <w:r w:rsidRPr="00902C22">
        <w:t>1.</w:t>
      </w:r>
      <w:r w:rsidRPr="00902C22">
        <w:tab/>
        <w:t>Deploying distributed AMFs close to gateways on earth. In this option, the N2 signalling is handled by AMF locally.</w:t>
      </w:r>
    </w:p>
    <w:p w:rsidR="00902C22" w:rsidRPr="00902C22" w:rsidRDefault="00902C22" w:rsidP="00902C22">
      <w:pPr>
        <w:pStyle w:val="B1"/>
      </w:pPr>
      <w:r w:rsidRPr="00902C22">
        <w:t>2.</w:t>
      </w:r>
      <w:r w:rsidRPr="00902C22">
        <w:tab/>
        <w:t>Deploying AMF agents close to gateways on earth as shown in Figure 6.x.1-1, if distributed AMF option is not applicable. The AMF agent is used to handle N2 signalling and forward the N2 messages between gNB and AMF.</w:t>
      </w:r>
    </w:p>
    <w:p w:rsidR="00902C22" w:rsidRPr="00902C22" w:rsidRDefault="00902C22" w:rsidP="00902C22">
      <w:pPr>
        <w:pStyle w:val="TH"/>
        <w:rPr>
          <w:lang w:eastAsia="zh-CN"/>
        </w:rPr>
      </w:pPr>
      <w:r w:rsidRPr="00902C22">
        <w:object w:dxaOrig="9230" w:dyaOrig="4722">
          <v:shape id="_x0000_i4135" type="#_x0000_t75" style="width:312.2pt;height:159.55pt" o:ole="">
            <v:imagedata r:id="rId42" o:title=""/>
          </v:shape>
          <o:OLEObject Type="Embed" ProgID="Visio.Drawing.11" ShapeID="_x0000_i4135" DrawAspect="Content" ObjectID="_1624724121" r:id="rId43"/>
        </w:object>
      </w:r>
    </w:p>
    <w:p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Support of NGSO satellite based gNB using AMF agent</w:t>
      </w:r>
    </w:p>
    <w:p w:rsidR="00902C22" w:rsidRPr="00902C22" w:rsidRDefault="00902C22" w:rsidP="00902C22">
      <w:pPr>
        <w:rPr>
          <w:lang w:eastAsia="zh-CN"/>
        </w:rPr>
      </w:pPr>
      <w:r w:rsidRPr="00902C22">
        <w:rPr>
          <w:lang w:eastAsia="zh-CN"/>
        </w:rPr>
        <w:t>The functions of AMF agent include:</w:t>
      </w:r>
    </w:p>
    <w:p w:rsidR="00902C22" w:rsidRPr="00902C22" w:rsidRDefault="00902C22" w:rsidP="00902C22">
      <w:pPr>
        <w:pStyle w:val="B1"/>
      </w:pPr>
      <w:r w:rsidRPr="00902C22">
        <w:rPr>
          <w:lang w:eastAsia="zh-CN"/>
        </w:rPr>
        <w:t>-</w:t>
      </w:r>
      <w:r w:rsidRPr="00902C22">
        <w:rPr>
          <w:lang w:eastAsia="zh-CN"/>
        </w:rPr>
        <w:tab/>
      </w:r>
      <w:r w:rsidRPr="00902C22">
        <w:t>Handling N2 message</w:t>
      </w:r>
      <w:r w:rsidRPr="00902C22">
        <w:rPr>
          <w:lang w:eastAsia="zh-CN"/>
        </w:rPr>
        <w:t>(</w:t>
      </w:r>
      <w:r w:rsidRPr="00902C22">
        <w:t>s</w:t>
      </w:r>
      <w:r w:rsidRPr="00902C22">
        <w:rPr>
          <w:lang w:eastAsia="zh-CN"/>
        </w:rPr>
        <w:t>)</w:t>
      </w:r>
      <w:r w:rsidRPr="00902C22">
        <w:t xml:space="preserve"> from on-board gNB for updating N2 connection with AMF;</w:t>
      </w:r>
    </w:p>
    <w:p w:rsidR="00902C22" w:rsidRPr="00902C22" w:rsidRDefault="00902C22" w:rsidP="00902C22">
      <w:pPr>
        <w:pStyle w:val="B1"/>
        <w:rPr>
          <w:lang w:eastAsia="zh-CN"/>
        </w:rPr>
      </w:pPr>
      <w:r w:rsidRPr="00902C22">
        <w:rPr>
          <w:lang w:eastAsia="zh-CN"/>
        </w:rPr>
        <w:t>-</w:t>
      </w:r>
      <w:r w:rsidRPr="00902C22">
        <w:rPr>
          <w:lang w:eastAsia="zh-CN"/>
        </w:rPr>
        <w:tab/>
      </w:r>
      <w:r w:rsidRPr="00902C22">
        <w:t>Handling N2 message from AMF for paging UE</w:t>
      </w:r>
      <w:r w:rsidRPr="00902C22">
        <w:rPr>
          <w:lang w:eastAsia="zh-CN"/>
        </w:rPr>
        <w:t>;</w:t>
      </w:r>
    </w:p>
    <w:p w:rsidR="00902C22" w:rsidRPr="00902C22" w:rsidRDefault="00902C22" w:rsidP="00902C22">
      <w:pPr>
        <w:pStyle w:val="B1"/>
        <w:rPr>
          <w:lang w:eastAsia="zh-CN"/>
        </w:rPr>
      </w:pPr>
      <w:r w:rsidRPr="00902C22">
        <w:rPr>
          <w:lang w:eastAsia="zh-CN"/>
        </w:rPr>
        <w:t>-</w:t>
      </w:r>
      <w:r w:rsidRPr="00902C22">
        <w:rPr>
          <w:lang w:eastAsia="zh-CN"/>
        </w:rPr>
        <w:tab/>
        <w:t>Storing TAs that each connected on-board gNB serves.</w:t>
      </w:r>
    </w:p>
    <w:p w:rsidR="00902C22" w:rsidRPr="00902C22" w:rsidRDefault="00902C22" w:rsidP="00902C22">
      <w:pPr>
        <w:pStyle w:val="EditorsNote"/>
        <w:rPr>
          <w:lang w:eastAsia="ko-KR"/>
        </w:rPr>
      </w:pPr>
      <w:r w:rsidRPr="00902C22">
        <w:t>Editor's note:</w:t>
      </w:r>
      <w:r w:rsidRPr="00902C22">
        <w:tab/>
      </w:r>
      <w:r w:rsidRPr="00902C22">
        <w:rPr>
          <w:lang w:eastAsia="zh-CN"/>
        </w:rPr>
        <w:t>Other functions of AMF agent are FFS</w:t>
      </w:r>
      <w:r w:rsidRPr="00902C22">
        <w:t>.</w:t>
      </w:r>
    </w:p>
    <w:p w:rsidR="00902C22" w:rsidRPr="00902C22" w:rsidRDefault="00902C22" w:rsidP="00902C22">
      <w:pPr>
        <w:rPr>
          <w:lang w:eastAsia="zh-CN"/>
        </w:rPr>
      </w:pPr>
      <w:r w:rsidRPr="00902C22">
        <w:rPr>
          <w:lang w:eastAsia="zh-CN"/>
        </w:rPr>
        <w:t>Existing Registration management and connection management can be reused in the 5G network with support of gNBs on NGSO satellites with following changes:</w:t>
      </w:r>
    </w:p>
    <w:p w:rsidR="00902C22" w:rsidRPr="00902C22" w:rsidRDefault="00902C22" w:rsidP="00902C22">
      <w:pPr>
        <w:pStyle w:val="B1"/>
      </w:pPr>
      <w:r w:rsidRPr="00902C22">
        <w:rPr>
          <w:lang w:eastAsia="zh-CN"/>
        </w:rPr>
        <w:t>-</w:t>
      </w:r>
      <w:r w:rsidRPr="00902C22">
        <w:rPr>
          <w:lang w:eastAsia="zh-CN"/>
        </w:rPr>
        <w:tab/>
      </w:r>
      <w:r w:rsidRPr="00902C22">
        <w:t>The distributed AMF or the AMF agent needs to identify which on-board gNB(s) is serving the Registration Area allocated to a UE before paging the UE.</w:t>
      </w:r>
    </w:p>
    <w:p w:rsidR="00902C22" w:rsidRPr="00902C22" w:rsidRDefault="00902C22" w:rsidP="00902C22">
      <w:pPr>
        <w:pStyle w:val="B1"/>
        <w:rPr>
          <w:lang w:eastAsia="ko-KR"/>
        </w:rPr>
      </w:pPr>
    </w:p>
    <w:p w:rsidR="00902C22" w:rsidRPr="00902C22" w:rsidRDefault="00902C22" w:rsidP="00902C22">
      <w:pPr>
        <w:pStyle w:val="Heading3"/>
      </w:pPr>
      <w:bookmarkStart w:id="87" w:name="_Toc14111286"/>
      <w:r w:rsidRPr="00902C22">
        <w:t>6.8.2</w:t>
      </w:r>
      <w:r w:rsidRPr="00902C22">
        <w:tab/>
        <w:t>Procedures</w:t>
      </w:r>
      <w:bookmarkEnd w:id="87"/>
    </w:p>
    <w:p w:rsidR="00902C22" w:rsidRPr="00902C22" w:rsidRDefault="00902C22" w:rsidP="00902C22">
      <w:pPr>
        <w:pStyle w:val="EditorsNote"/>
        <w:rPr>
          <w:lang w:eastAsia="ko-KR"/>
        </w:rPr>
      </w:pPr>
      <w:r w:rsidRPr="00902C22">
        <w:t>Editor's note:</w:t>
      </w:r>
      <w:r w:rsidRPr="00902C22">
        <w:tab/>
        <w:t>This clause describes services and related procedures for the solution.</w:t>
      </w:r>
    </w:p>
    <w:p w:rsidR="00902C22" w:rsidRPr="00902C22" w:rsidRDefault="00902C22" w:rsidP="00902C22">
      <w:pPr>
        <w:pStyle w:val="Heading3"/>
        <w:rPr>
          <w:lang w:eastAsia="zh-CN"/>
        </w:rPr>
      </w:pPr>
      <w:bookmarkStart w:id="88" w:name="_Toc14111287"/>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88"/>
    </w:p>
    <w:p w:rsidR="00902C22" w:rsidRPr="00902C22" w:rsidRDefault="00902C22" w:rsidP="00902C22">
      <w:pPr>
        <w:pStyle w:val="EditorsNote"/>
        <w:rPr>
          <w:lang w:eastAsia="ko-KR"/>
        </w:rPr>
      </w:pPr>
      <w:r w:rsidRPr="00902C22">
        <w:t>Editor's note:</w:t>
      </w:r>
      <w:r w:rsidRPr="00902C22">
        <w:tab/>
        <w:t>This clause captures impacts on existing 3GPP nodes and functional elements.</w:t>
      </w:r>
    </w:p>
    <w:p w:rsidR="00902C22" w:rsidRPr="00902C22" w:rsidRDefault="00902C22" w:rsidP="00902C22">
      <w:pPr>
        <w:pStyle w:val="Heading3"/>
        <w:rPr>
          <w:lang w:eastAsia="zh-CN"/>
        </w:rPr>
      </w:pPr>
      <w:bookmarkStart w:id="89" w:name="_Toc14111288"/>
      <w:r w:rsidRPr="00902C22">
        <w:rPr>
          <w:lang w:eastAsia="zh-CN"/>
        </w:rPr>
        <w:t>6.8.4</w:t>
      </w:r>
      <w:r w:rsidRPr="00902C22">
        <w:rPr>
          <w:lang w:eastAsia="zh-CN"/>
        </w:rPr>
        <w:tab/>
        <w:t>Solution Evaluation</w:t>
      </w:r>
      <w:bookmarkEnd w:id="89"/>
    </w:p>
    <w:p w:rsidR="00902C22" w:rsidRPr="00902C22" w:rsidRDefault="00902C22" w:rsidP="00902C22">
      <w:pPr>
        <w:pStyle w:val="EditorsNote"/>
      </w:pPr>
      <w:r w:rsidRPr="00902C22">
        <w:t>Editor's note:</w:t>
      </w:r>
      <w:r w:rsidRPr="00902C22">
        <w:tab/>
        <w:t>This clause provides an evaluation of this solution.</w:t>
      </w:r>
    </w:p>
    <w:p w:rsidR="00902C22" w:rsidRPr="00902C22" w:rsidRDefault="00902C22" w:rsidP="00902C22">
      <w:pPr>
        <w:pStyle w:val="Heading2"/>
        <w:rPr>
          <w:rFonts w:eastAsia="MS Mincho"/>
          <w:lang w:eastAsia="fr-FR"/>
        </w:rPr>
      </w:pPr>
      <w:bookmarkStart w:id="90" w:name="_Toc14111289"/>
      <w:r w:rsidRPr="00902C22">
        <w:rPr>
          <w:rFonts w:eastAsia="MS Mincho"/>
          <w:lang w:eastAsia="fr-FR"/>
        </w:rPr>
        <w:t>6.9</w:t>
      </w:r>
      <w:r w:rsidRPr="00902C22">
        <w:rPr>
          <w:rFonts w:eastAsia="MS Mincho"/>
          <w:lang w:eastAsia="fr-FR"/>
        </w:rPr>
        <w:tab/>
        <w:t>Solution #9: Distributed gNB for NGSO satellites</w:t>
      </w:r>
      <w:bookmarkEnd w:id="90"/>
    </w:p>
    <w:p w:rsidR="00902C22" w:rsidRPr="00902C22" w:rsidRDefault="00902C22" w:rsidP="00902C22">
      <w:pPr>
        <w:pStyle w:val="Heading3"/>
      </w:pPr>
      <w:bookmarkStart w:id="91" w:name="_Toc14111290"/>
      <w:r w:rsidRPr="00902C22">
        <w:t>6.9.1</w:t>
      </w:r>
      <w:r w:rsidRPr="00902C22">
        <w:tab/>
        <w:t>Description</w:t>
      </w:r>
      <w:bookmarkEnd w:id="91"/>
    </w:p>
    <w:p w:rsidR="00902C22" w:rsidRPr="00902C22" w:rsidRDefault="00902C22" w:rsidP="00902C22">
      <w:r w:rsidRPr="00902C22">
        <w:t>This solution applies to Key Issue #2 - "Mobility Management with moving satellite coverage areas" and Key Issue #6 - "</w:t>
      </w:r>
      <w:r w:rsidRPr="00902C22">
        <w:rPr>
          <w:lang w:eastAsia="ko-KR"/>
        </w:rPr>
        <w:t>RAN mobility with NGSO regenerative-based satellite access</w:t>
      </w:r>
      <w:r w:rsidRPr="00902C22">
        <w:t>" .</w:t>
      </w:r>
    </w:p>
    <w:p w:rsidR="00902C22" w:rsidRPr="00902C22" w:rsidRDefault="00902C22" w:rsidP="00902C22">
      <w:r w:rsidRPr="00902C22">
        <w:t>Consider a satellite network with a constellation of NGSO satellites. Since this is a NGSO constellation the satellites will be moving and the UEs using this satellite access will be connected to different satellites over time. If each of the (moving) satellites has its own TA, then the mobility of the satellites will be equivalent to the mobility of the UEs and hence a solution needs to be found for handling this (mass) mobility.</w:t>
      </w:r>
    </w:p>
    <w:p w:rsidR="00902C22" w:rsidRPr="00902C22" w:rsidRDefault="00902C22" w:rsidP="00902C22">
      <w:r w:rsidRPr="00902C22">
        <w:t>This solution is taking a different approach to the situation: it assumes that from the point of view of a UE the constellation - as a whole - is acting as a single gNB, which is called a distributed gNB which has a single TA which is stationary (as far as the UEs are concerned). The distributed gNB will consist of:</w:t>
      </w:r>
    </w:p>
    <w:p w:rsidR="00902C22" w:rsidRPr="00902C22" w:rsidRDefault="00902C22" w:rsidP="00902C22">
      <w:pPr>
        <w:pStyle w:val="B1"/>
      </w:pPr>
      <w:r w:rsidRPr="00902C22">
        <w:t>-</w:t>
      </w:r>
      <w:r w:rsidRPr="00902C22">
        <w:tab/>
        <w:t>NGSO satellites covering a certain area of the earth (their - stationary - TA);</w:t>
      </w:r>
    </w:p>
    <w:p w:rsidR="00902C22" w:rsidRPr="00902C22" w:rsidRDefault="00902C22" w:rsidP="00902C22">
      <w:pPr>
        <w:pStyle w:val="B1"/>
      </w:pPr>
      <w:r w:rsidRPr="00902C22">
        <w:t>-</w:t>
      </w:r>
      <w:r w:rsidRPr="00902C22">
        <w:tab/>
        <w:t>the Inter-Satellite Links (ISL) between the NGSO satellites;</w:t>
      </w:r>
    </w:p>
    <w:p w:rsidR="00902C22" w:rsidRPr="00902C22" w:rsidRDefault="00902C22" w:rsidP="00902C22">
      <w:pPr>
        <w:pStyle w:val="B1"/>
      </w:pPr>
      <w:r w:rsidRPr="00902C22">
        <w:t>-</w:t>
      </w:r>
      <w:r w:rsidRPr="00902C22">
        <w:tab/>
        <w:t>a Ground Station;</w:t>
      </w:r>
    </w:p>
    <w:p w:rsidR="00902C22" w:rsidRPr="00902C22" w:rsidRDefault="00902C22" w:rsidP="00902C22">
      <w:pPr>
        <w:pStyle w:val="B1"/>
      </w:pPr>
      <w:r w:rsidRPr="00902C22">
        <w:t>-</w:t>
      </w:r>
      <w:r w:rsidRPr="00902C22">
        <w:tab/>
        <w:t>the feeder link between the Ground Station and (one or more of) the NGSO satellites.</w:t>
      </w:r>
    </w:p>
    <w:p w:rsidR="00902C22" w:rsidRPr="00902C22" w:rsidRDefault="00902C22" w:rsidP="00902C22">
      <w:r w:rsidRPr="00902C22">
        <w:t>The concept of the distributed gNB is illustrated in Figure 6.9.1-1.</w:t>
      </w:r>
    </w:p>
    <w:p w:rsidR="00902C22" w:rsidRPr="00902C22" w:rsidRDefault="00902C22" w:rsidP="00902C22">
      <w:pPr>
        <w:pStyle w:val="TH"/>
      </w:pPr>
      <w:r w:rsidRPr="00902C22">
        <w:object w:dxaOrig="13032" w:dyaOrig="5851">
          <v:shape id="_x0000_i4136" type="#_x0000_t75" style="width:463.7pt;height:210.8pt" o:ole="">
            <v:imagedata r:id="rId44" o:title="" cropbottom="12067f" cropright="12631f"/>
          </v:shape>
          <o:OLEObject Type="Embed" ProgID="Visio.Drawing.15" ShapeID="_x0000_i4136" DrawAspect="Content" ObjectID="_1624724122" r:id="rId45"/>
        </w:object>
      </w:r>
    </w:p>
    <w:p w:rsidR="00902C22" w:rsidRPr="00902C22" w:rsidRDefault="00902C22" w:rsidP="00902C22">
      <w:pPr>
        <w:pStyle w:val="TF"/>
      </w:pPr>
      <w:r w:rsidRPr="00902C22">
        <w:t>Figure 6.9.1-1: Distributed gNB with stationary Tracking Area TA1</w:t>
      </w:r>
    </w:p>
    <w:p w:rsidR="00902C22" w:rsidRPr="00902C22" w:rsidRDefault="00902C22" w:rsidP="00902C22">
      <w:r w:rsidRPr="00902C22">
        <w:t>The distributed gNB is connected to 5G Core Network (in particular to one or more AMFs, and to one or more UPFs) over the standard N2 and N3 interfaces and the UEs connect via the N1 interface over the distributed gNB to an AMF, and the UE will have an NR interface to the distribute gNB. From the point of view of the UEs and from the point of view of the 5G Core Network the distributed character of the gNB will not be visible: the distributed gNB is a purely NGSO satellite solution.</w:t>
      </w:r>
    </w:p>
    <w:p w:rsidR="00902C22" w:rsidRPr="00902C22" w:rsidRDefault="00902C22" w:rsidP="00902C22">
      <w:r w:rsidRPr="00902C22">
        <w:t>Note that the satellite constellation is moving with respect to the earth so any (stationary) UE will be connecting to different satellites depending on their vicinity to the UE and in most case there could be multiple satellites that are connected simultaneously to the UE. In this solution it is assumed that the beams that the satellites project in order to create a stationary TA are moving depending on the location of the satellites. Once a satellite is out of reach it will switch off the beam related to the given TA, and once (another) satellite becomes in reach it will switch on the beam for this TA. Each satellite may have multiple beams so it may project multiple (disjunct) TAs. Satellites that are out of reach of a ground station could make use of Inter Satellite links in order to connect (indirectly) to the ground station.</w:t>
      </w:r>
    </w:p>
    <w:p w:rsidR="00902C22" w:rsidRPr="00902C22" w:rsidRDefault="00902C22" w:rsidP="00902C22">
      <w:r w:rsidRPr="00902C22">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which/how many satellites it is connected to.</w:t>
      </w:r>
    </w:p>
    <w:p w:rsidR="00902C22" w:rsidRPr="00902C22" w:rsidRDefault="00902C22" w:rsidP="00902C22">
      <w:pPr>
        <w:pStyle w:val="EditorsNote"/>
      </w:pPr>
      <w:r w:rsidRPr="00902C22">
        <w:t>Editor's note:</w:t>
      </w:r>
      <w:r w:rsidRPr="00902C22">
        <w:tab/>
        <w:t>While covering a given TA with a single satellite at a time is feasible, the feasibility of covering a given TA by multiple beams created by several different satellites without UE impact is FFS.</w:t>
      </w:r>
    </w:p>
    <w:p w:rsidR="00902C22" w:rsidRPr="00902C22" w:rsidRDefault="00902C22" w:rsidP="00902C22">
      <w:pPr>
        <w:pStyle w:val="EditorsNote"/>
      </w:pPr>
      <w:r w:rsidRPr="00902C22">
        <w:t>Editor's note:</w:t>
      </w:r>
      <w:r w:rsidRPr="00902C22">
        <w:tab/>
        <w:t>Handling of UEs in border situations between TAs is FFS.</w:t>
      </w:r>
    </w:p>
    <w:p w:rsidR="00902C22" w:rsidRPr="00902C22" w:rsidRDefault="00902C22" w:rsidP="00902C22">
      <w:r w:rsidRPr="00902C22">
        <w:t>The solution also assumes that a single NGSO satellite constellation with their Ground Stations can support multiple distributed gNBs, so each satellite and also the Ground Station will support the distributed gNBs in a virtualized way. Also this virtualization is not visible to UEs and the 5G Core Network. Two distributed gNBs implemented in the same set of NGSO satellite may make use of multiple Ground Stations, so e.g. the first distributed gNB will be supported by the first Ground Station and the second distributed gNB will be supported by the second Ground Station. But both distributed gNBs may be supported by the same set of satellites.</w:t>
      </w:r>
    </w:p>
    <w:p w:rsidR="00902C22" w:rsidRPr="00902C22" w:rsidRDefault="00902C22" w:rsidP="00902C22">
      <w:pPr>
        <w:pStyle w:val="EditorsNote"/>
      </w:pPr>
      <w:r w:rsidRPr="00902C22">
        <w:t>Editor's note:</w:t>
      </w:r>
      <w:r w:rsidRPr="00902C22">
        <w:tab/>
        <w:t>Some details of the solution are out-of-scope of 3GPP, whereas other details of the solution need further specification; which details are out-of-scope and which details need further specification.</w:t>
      </w:r>
    </w:p>
    <w:p w:rsidR="00902C22" w:rsidRPr="00902C22" w:rsidRDefault="00902C22" w:rsidP="00902C22">
      <w:pPr>
        <w:pStyle w:val="EditorsNote"/>
      </w:pPr>
      <w:r w:rsidRPr="00902C22">
        <w:t>Editor's note:</w:t>
      </w:r>
      <w:r w:rsidRPr="00902C22">
        <w:tab/>
        <w:t>In-scope details about the mechanism via which the distributed gNB realizes stationary TAs for a constellation of moving satellites with multiple moving beams are FFS.</w:t>
      </w:r>
    </w:p>
    <w:p w:rsidR="00902C22" w:rsidRPr="00902C22" w:rsidRDefault="00902C22" w:rsidP="00902C22">
      <w:pPr>
        <w:pStyle w:val="EditorsNote"/>
      </w:pPr>
      <w:r w:rsidRPr="00902C22">
        <w:t>Editor's note:</w:t>
      </w:r>
      <w:r w:rsidRPr="00902C22">
        <w:tab/>
        <w:t>In-scope details about the mechanism for handling multiple (possibly overlapping) TAs are FFS.</w:t>
      </w:r>
    </w:p>
    <w:p w:rsidR="00902C22" w:rsidRPr="00902C22" w:rsidRDefault="00902C22" w:rsidP="00902C22">
      <w:pPr>
        <w:pStyle w:val="EditorsNote"/>
      </w:pPr>
      <w:r w:rsidRPr="00902C22">
        <w:t>Editor's note:</w:t>
      </w:r>
      <w:r w:rsidRPr="00902C22">
        <w:tab/>
        <w:t>In-scope details about regulatory aspects (such as emergency calls and LI) for TAs that span multiple regulatory domains are FFS.</w:t>
      </w:r>
    </w:p>
    <w:p w:rsidR="00902C22" w:rsidRPr="00902C22" w:rsidRDefault="00902C22" w:rsidP="00902C22">
      <w:pPr>
        <w:pStyle w:val="Heading3"/>
      </w:pPr>
      <w:bookmarkStart w:id="92" w:name="_Toc14111291"/>
      <w:r w:rsidRPr="00902C22">
        <w:t>6.9.2</w:t>
      </w:r>
      <w:r w:rsidRPr="00902C22">
        <w:tab/>
        <w:t>Procedures</w:t>
      </w:r>
      <w:bookmarkEnd w:id="92"/>
    </w:p>
    <w:p w:rsidR="00902C22" w:rsidRPr="00902C22" w:rsidRDefault="00902C22" w:rsidP="00902C22">
      <w:r w:rsidRPr="00902C22">
        <w:t>The solution does not require new or changed procedures in either UE or 5G Core Network.</w:t>
      </w:r>
    </w:p>
    <w:p w:rsidR="00902C22" w:rsidRPr="00902C22" w:rsidRDefault="00902C22" w:rsidP="00902C22">
      <w:r w:rsidRPr="00902C22">
        <w:t>The solution does not require changes in the functionality and or procedures of the 3GPP gNB concept.</w:t>
      </w:r>
    </w:p>
    <w:p w:rsidR="00902C22" w:rsidRPr="00902C22" w:rsidRDefault="00902C22" w:rsidP="00902C22">
      <w:r w:rsidRPr="00902C22">
        <w:t>The solution does require the NGSO satellite constellation (including the associated Ground Stations) to implement the distributed gNB concept, but this implementation is out-of-scope of 3GPP.</w:t>
      </w:r>
    </w:p>
    <w:p w:rsidR="00902C22" w:rsidRPr="00902C22" w:rsidRDefault="00902C22" w:rsidP="00902C22">
      <w:pPr>
        <w:pStyle w:val="EditorsNote"/>
      </w:pPr>
      <w:r w:rsidRPr="00902C22">
        <w:t>Editor's note:</w:t>
      </w:r>
      <w:r w:rsidRPr="00902C22">
        <w:tab/>
        <w:t>Due to the potentially extra delay caused by ISL signalling, there may be a need for a new RAT (sub)type; the need and usage of the new RAT (sub)types is FFS.</w:t>
      </w:r>
    </w:p>
    <w:p w:rsidR="00902C22" w:rsidRPr="00902C22" w:rsidRDefault="00902C22" w:rsidP="00902C22">
      <w:pPr>
        <w:pStyle w:val="Heading3"/>
      </w:pPr>
      <w:bookmarkStart w:id="93" w:name="_Toc14111292"/>
      <w:r w:rsidRPr="00902C22">
        <w:t>6.9.3</w:t>
      </w:r>
      <w:r w:rsidRPr="00902C22">
        <w:tab/>
        <w:t>Impacts on existing nodes and functionality</w:t>
      </w:r>
      <w:bookmarkEnd w:id="93"/>
    </w:p>
    <w:p w:rsidR="00902C22" w:rsidRPr="00902C22" w:rsidRDefault="00902C22" w:rsidP="00902C22">
      <w:pPr>
        <w:pStyle w:val="B1"/>
        <w:ind w:left="0" w:firstLine="0"/>
      </w:pPr>
      <w:r w:rsidRPr="00902C22">
        <w:t>This solution does not impact existing 3GPP nodes and functionality.</w:t>
      </w:r>
    </w:p>
    <w:p w:rsidR="00902C22" w:rsidRPr="00902C22" w:rsidRDefault="00902C22" w:rsidP="00902C22">
      <w:pPr>
        <w:pStyle w:val="B1"/>
        <w:ind w:left="0" w:firstLine="0"/>
      </w:pPr>
      <w:r w:rsidRPr="00902C22">
        <w:t xml:space="preserve">The RAN aspects of this solution are described in </w:t>
      </w:r>
      <w:r w:rsidRPr="00902C22">
        <w:rPr>
          <w:highlight w:val="yellow"/>
        </w:rPr>
        <w:t>TR</w:t>
      </w:r>
      <w:r>
        <w:rPr>
          <w:highlight w:val="yellow"/>
        </w:rPr>
        <w:t> </w:t>
      </w:r>
      <w:r w:rsidRPr="00902C22">
        <w:rPr>
          <w:highlight w:val="yellow"/>
        </w:rPr>
        <w:t>38.281</w:t>
      </w:r>
      <w:r>
        <w:rPr>
          <w:highlight w:val="yellow"/>
        </w:rPr>
        <w:t> </w:t>
      </w:r>
      <w:r w:rsidRPr="00902C22">
        <w:rPr>
          <w:highlight w:val="yellow"/>
        </w:rPr>
        <w:t>[7]</w:t>
      </w:r>
      <w:r w:rsidRPr="00902C22">
        <w:t xml:space="preserve"> as follows:</w:t>
      </w:r>
    </w:p>
    <w:p w:rsidR="00902C22" w:rsidRDefault="00902C22" w:rsidP="00902C22">
      <w:pPr>
        <w:pStyle w:val="B1"/>
      </w:pPr>
      <w:r>
        <w:t>-</w:t>
      </w:r>
      <w:r>
        <w:tab/>
        <w:t>Doppler compensation is described in clause 6;</w:t>
      </w:r>
    </w:p>
    <w:p w:rsidR="00902C22" w:rsidRDefault="00902C22" w:rsidP="00902C22">
      <w:pPr>
        <w:pStyle w:val="B1"/>
      </w:pPr>
      <w:r>
        <w:t>-</w:t>
      </w:r>
      <w:r>
        <w:tab/>
        <w:t>Timing advance management is described in clause 6 and clause 7;</w:t>
      </w:r>
    </w:p>
    <w:p w:rsidR="00902C22" w:rsidRDefault="00902C22" w:rsidP="00902C22">
      <w:pPr>
        <w:pStyle w:val="B1"/>
      </w:pPr>
      <w:r>
        <w:t>-</w:t>
      </w:r>
      <w:r>
        <w:tab/>
        <w:t>Tracking area management, Registration Update and Paging Handling, and Connected Mode Mobility are described in clause 8.</w:t>
      </w:r>
    </w:p>
    <w:p w:rsidR="00902C22" w:rsidRPr="00902C22" w:rsidRDefault="00902C22" w:rsidP="00902C22">
      <w:pPr>
        <w:pStyle w:val="EditorsNote"/>
      </w:pPr>
      <w:r w:rsidRPr="00902C22">
        <w:t>Editor's note:</w:t>
      </w:r>
      <w:r w:rsidRPr="00902C22">
        <w:tab/>
        <w:t xml:space="preserve">The update of the document will point to more specific clauses of </w:t>
      </w:r>
      <w:r w:rsidRPr="00902C22">
        <w:rPr>
          <w:highlight w:val="yellow"/>
        </w:rPr>
        <w:t>TR 38.281</w:t>
      </w:r>
      <w:r w:rsidRPr="00902C22">
        <w:rPr>
          <w:highlight w:val="yellow"/>
        </w:rPr>
        <w:t> [7]</w:t>
      </w:r>
      <w:r w:rsidRPr="00902C22">
        <w:t xml:space="preserve"> to explain how the proposed solution is supported by elements studied by RAN groups.</w:t>
      </w:r>
    </w:p>
    <w:p w:rsidR="00902C22" w:rsidRPr="00902C22" w:rsidRDefault="00902C22" w:rsidP="00902C22">
      <w:pPr>
        <w:pStyle w:val="Heading2"/>
        <w:rPr>
          <w:lang w:eastAsia="zh-CN"/>
        </w:rPr>
      </w:pPr>
      <w:bookmarkStart w:id="94" w:name="_Toc14111293"/>
      <w:r w:rsidRPr="00902C22">
        <w:t>6.X</w:t>
      </w:r>
      <w:r w:rsidRPr="00902C22">
        <w:tab/>
        <w:t>Solution #X: &lt;Solution Title&gt;</w:t>
      </w:r>
      <w:bookmarkEnd w:id="94"/>
    </w:p>
    <w:p w:rsidR="00902C22" w:rsidRPr="00902C22" w:rsidRDefault="00902C22" w:rsidP="00902C22">
      <w:pPr>
        <w:pStyle w:val="Heading3"/>
      </w:pPr>
      <w:bookmarkStart w:id="95" w:name="_Toc14111294"/>
      <w:r w:rsidRPr="00902C22">
        <w:t>6.X.1</w:t>
      </w:r>
      <w:r w:rsidRPr="00902C22">
        <w:tab/>
        <w:t>Description</w:t>
      </w:r>
      <w:bookmarkEnd w:id="95"/>
    </w:p>
    <w:p w:rsidR="00902C22" w:rsidRPr="00902C22" w:rsidRDefault="00902C22" w:rsidP="00902C22">
      <w:pPr>
        <w:pStyle w:val="EditorsNote"/>
      </w:pPr>
      <w:r w:rsidRPr="00902C22">
        <w:t>Editor's note:</w:t>
      </w:r>
      <w:r w:rsidRPr="00902C22">
        <w:tab/>
        <w:t>This clause will describe the solution principles and architecture assumptions issue(s). Clause(s) may be added to capture details.</w:t>
      </w:r>
    </w:p>
    <w:p w:rsidR="00902C22" w:rsidRPr="00902C22" w:rsidRDefault="00902C22" w:rsidP="00902C22">
      <w:pPr>
        <w:rPr>
          <w:lang w:eastAsia="ko-KR"/>
        </w:rPr>
      </w:pPr>
    </w:p>
    <w:p w:rsidR="00902C22" w:rsidRPr="00902C22" w:rsidRDefault="00902C22" w:rsidP="00902C22">
      <w:pPr>
        <w:pStyle w:val="Heading3"/>
      </w:pPr>
      <w:bookmarkStart w:id="96" w:name="_Toc14111295"/>
      <w:r w:rsidRPr="00902C22">
        <w:t>6.X.2</w:t>
      </w:r>
      <w:r w:rsidRPr="00902C22">
        <w:tab/>
        <w:t>Procedures</w:t>
      </w:r>
      <w:bookmarkEnd w:id="96"/>
    </w:p>
    <w:p w:rsidR="00902C22" w:rsidRPr="00902C22" w:rsidRDefault="00902C22" w:rsidP="00902C22">
      <w:pPr>
        <w:pStyle w:val="EditorsNote"/>
        <w:rPr>
          <w:lang w:eastAsia="ko-KR"/>
        </w:rPr>
      </w:pPr>
      <w:r w:rsidRPr="00902C22">
        <w:t>Editor's note:</w:t>
      </w:r>
      <w:r w:rsidRPr="00902C22">
        <w:tab/>
        <w:t>This clause describes services and related procedures for the solution.</w:t>
      </w:r>
    </w:p>
    <w:p w:rsidR="00902C22" w:rsidRPr="00902C22" w:rsidRDefault="00902C22" w:rsidP="00902C22">
      <w:pPr>
        <w:rPr>
          <w:lang w:eastAsia="ko-KR"/>
        </w:rPr>
      </w:pPr>
    </w:p>
    <w:p w:rsidR="00902C22" w:rsidRPr="00902C22" w:rsidRDefault="00902C22" w:rsidP="00902C22">
      <w:pPr>
        <w:pStyle w:val="Heading3"/>
        <w:rPr>
          <w:lang w:eastAsia="zh-CN"/>
        </w:rPr>
      </w:pPr>
      <w:bookmarkStart w:id="97" w:name="_Toc14111296"/>
      <w:r w:rsidRPr="00902C22">
        <w:rPr>
          <w:lang w:eastAsia="zh-CN"/>
        </w:rPr>
        <w:t>6.X.3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97"/>
    </w:p>
    <w:p w:rsidR="00902C22" w:rsidRPr="00902C22" w:rsidRDefault="00902C22" w:rsidP="00902C22">
      <w:pPr>
        <w:pStyle w:val="EditorsNote"/>
      </w:pPr>
      <w:r w:rsidRPr="00902C22">
        <w:t>Editor's note:</w:t>
      </w:r>
      <w:r w:rsidRPr="00902C22">
        <w:tab/>
        <w:t>This clause captures impacts on existing 3GPP nodes and functional elements.</w:t>
      </w:r>
    </w:p>
    <w:p w:rsidR="00902C22" w:rsidRPr="00902C22" w:rsidRDefault="00902C22" w:rsidP="00902C22">
      <w:pPr>
        <w:rPr>
          <w:lang w:eastAsia="ko-KR"/>
        </w:rPr>
      </w:pPr>
    </w:p>
    <w:p w:rsidR="00902C22" w:rsidRPr="00902C22" w:rsidRDefault="00902C22" w:rsidP="00902C22">
      <w:pPr>
        <w:pStyle w:val="Heading3"/>
        <w:rPr>
          <w:lang w:eastAsia="zh-CN"/>
        </w:rPr>
      </w:pPr>
      <w:bookmarkStart w:id="98" w:name="_Toc14111297"/>
      <w:r w:rsidRPr="00902C22">
        <w:rPr>
          <w:lang w:eastAsia="zh-CN"/>
        </w:rPr>
        <w:t>6.X.4</w:t>
      </w:r>
      <w:r w:rsidRPr="00902C22">
        <w:rPr>
          <w:lang w:eastAsia="zh-CN"/>
        </w:rPr>
        <w:tab/>
        <w:t>Solution Evaluation</w:t>
      </w:r>
      <w:bookmarkEnd w:id="98"/>
    </w:p>
    <w:p w:rsidR="00902C22" w:rsidRPr="00902C22" w:rsidRDefault="00902C22" w:rsidP="00902C22">
      <w:pPr>
        <w:pStyle w:val="EditorsNote"/>
      </w:pPr>
      <w:r w:rsidRPr="00902C22">
        <w:t>Editor's note:</w:t>
      </w:r>
      <w:r w:rsidRPr="00902C22">
        <w:tab/>
        <w:t>This clause provides an evaluation of this solution.</w:t>
      </w:r>
    </w:p>
    <w:p w:rsidR="00902C22" w:rsidRPr="00902C22" w:rsidRDefault="00902C22" w:rsidP="00902C22">
      <w:pPr>
        <w:rPr>
          <w:lang w:eastAsia="ko-KR"/>
        </w:rPr>
      </w:pPr>
    </w:p>
    <w:p w:rsidR="00902C22" w:rsidRPr="00902C22" w:rsidRDefault="00902C22" w:rsidP="00902C22">
      <w:pPr>
        <w:pStyle w:val="Heading1"/>
        <w:rPr>
          <w:lang w:eastAsia="zh-CN"/>
        </w:rPr>
      </w:pPr>
      <w:bookmarkStart w:id="99" w:name="_Toc14111298"/>
      <w:r w:rsidRPr="00902C22">
        <w:rPr>
          <w:lang w:eastAsia="zh-CN"/>
        </w:rPr>
        <w:t>7</w:t>
      </w:r>
      <w:r w:rsidRPr="00902C22">
        <w:rPr>
          <w:lang w:eastAsia="zh-CN"/>
        </w:rPr>
        <w:tab/>
        <w:t>Overall Evaluation</w:t>
      </w:r>
      <w:bookmarkEnd w:id="99"/>
    </w:p>
    <w:p w:rsidR="00902C22" w:rsidRPr="00902C22" w:rsidRDefault="00902C22" w:rsidP="00902C22">
      <w:pPr>
        <w:pStyle w:val="EditorsNote"/>
        <w:rPr>
          <w:lang w:eastAsia="zh-CN"/>
        </w:rPr>
      </w:pPr>
      <w:r w:rsidRPr="00902C22">
        <w:t>Editor's note:</w:t>
      </w:r>
      <w:r w:rsidRPr="00902C22">
        <w:tab/>
        <w:t>This clause</w:t>
      </w:r>
      <w:r w:rsidRPr="00902C22">
        <w:rPr>
          <w:lang w:eastAsia="zh-CN"/>
        </w:rPr>
        <w:t xml:space="preserve"> </w:t>
      </w:r>
      <w:r w:rsidRPr="00902C22">
        <w:t>will provide evaluation of different solutions.</w:t>
      </w:r>
    </w:p>
    <w:p w:rsidR="00902C22" w:rsidRPr="00902C22" w:rsidRDefault="00902C22" w:rsidP="00902C22">
      <w:pPr>
        <w:pStyle w:val="Heading2"/>
        <w:rPr>
          <w:lang w:eastAsia="zh-CN"/>
        </w:rPr>
      </w:pPr>
      <w:bookmarkStart w:id="100" w:name="_Toc14111299"/>
      <w:r w:rsidRPr="00902C22">
        <w:rPr>
          <w:lang w:eastAsia="zh-CN"/>
        </w:rPr>
        <w:t>7.1</w:t>
      </w:r>
      <w:r w:rsidRPr="00902C22">
        <w:rPr>
          <w:lang w:eastAsia="zh-CN"/>
        </w:rPr>
        <w:tab/>
        <w:t>Evaluation of solutions for Key Issue #5 - QoS with satellite backhaul</w:t>
      </w:r>
      <w:bookmarkEnd w:id="100"/>
    </w:p>
    <w:p w:rsidR="00902C22" w:rsidRPr="00902C22" w:rsidRDefault="00902C22" w:rsidP="00902C22">
      <w:pPr>
        <w:rPr>
          <w:lang w:eastAsia="zh-CN"/>
        </w:rPr>
      </w:pPr>
      <w:r w:rsidRPr="00902C22">
        <w:rPr>
          <w:lang w:eastAsia="zh-CN"/>
        </w:rPr>
        <w:t>For Key Issue #5 - "QoS with satellite backhaul" two solutions have been proposed:</w:t>
      </w:r>
    </w:p>
    <w:p w:rsidR="00902C22" w:rsidRPr="00902C22" w:rsidRDefault="00902C22" w:rsidP="00902C22">
      <w:pPr>
        <w:pStyle w:val="B1"/>
        <w:rPr>
          <w:lang w:eastAsia="zh-CN"/>
        </w:rPr>
      </w:pPr>
      <w:r w:rsidRPr="00902C22">
        <w:rPr>
          <w:lang w:eastAsia="zh-CN"/>
        </w:rPr>
        <w:t>-</w:t>
      </w:r>
      <w:r w:rsidRPr="00902C22">
        <w:rPr>
          <w:lang w:eastAsia="zh-CN"/>
        </w:rPr>
        <w:tab/>
        <w:t>Solution #3: "Backhaul triggered QoS adaptation";</w:t>
      </w:r>
    </w:p>
    <w:p w:rsidR="00902C22" w:rsidRPr="00902C22" w:rsidRDefault="00902C22" w:rsidP="00902C22">
      <w:pPr>
        <w:pStyle w:val="B1"/>
        <w:rPr>
          <w:lang w:eastAsia="zh-CN"/>
        </w:rPr>
      </w:pPr>
      <w:r w:rsidRPr="00902C22">
        <w:rPr>
          <w:lang w:eastAsia="zh-CN"/>
        </w:rPr>
        <w:t>-</w:t>
      </w:r>
      <w:r w:rsidRPr="00902C22">
        <w:rPr>
          <w:lang w:eastAsia="zh-CN"/>
        </w:rPr>
        <w:tab/>
        <w:t>Solution #5: "QoS control for satellite backhaul scenario".</w:t>
      </w:r>
    </w:p>
    <w:p w:rsidR="00902C22" w:rsidRPr="00902C22" w:rsidRDefault="00902C22" w:rsidP="00902C22">
      <w:pPr>
        <w:rPr>
          <w:lang w:eastAsia="zh-CN"/>
        </w:rPr>
      </w:pPr>
      <w:r w:rsidRPr="00902C22">
        <w:rPr>
          <w:lang w:eastAsia="zh-CN"/>
        </w:rPr>
        <w:t>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w:t>
      </w:r>
    </w:p>
    <w:p w:rsidR="00902C22" w:rsidRPr="00902C22" w:rsidRDefault="00902C22" w:rsidP="00902C22">
      <w:pPr>
        <w:pStyle w:val="EditorsNote"/>
      </w:pPr>
      <w:r w:rsidRPr="00902C22">
        <w:rPr>
          <w:lang w:eastAsia="zh-CN"/>
        </w:rPr>
        <w:t>Editor's note:</w:t>
      </w:r>
      <w:r w:rsidRPr="00902C22">
        <w:rPr>
          <w:lang w:eastAsia="zh-CN"/>
        </w:rPr>
        <w:tab/>
        <w:t>The fact that, in Solution #5, an AN node can have multiple types of backhaul (including satellite and terrestrial) and that multiple backhaul types can be signalled between AMF and SMF needs to be made more clear in Solution #5.</w:t>
      </w:r>
    </w:p>
    <w:p w:rsidR="00902C22" w:rsidRPr="00902C22" w:rsidRDefault="00902C22" w:rsidP="00902C22">
      <w:pPr>
        <w:rPr>
          <w:lang w:eastAsia="zh-CN"/>
        </w:rPr>
      </w:pPr>
      <w:r w:rsidRPr="00902C22">
        <w:rPr>
          <w:lang w:eastAsia="zh-CN"/>
        </w:rPr>
        <w:t>Solution #3 is based on the assumption that one or more UPFs are involved in the setup of PDU session establishment and that a UPF is able to determine the type of QoS limitations (e.g. latency) that the connections to AN nodes and/or other UPFs are exhibiting. Solution #3 does not assume that an AN node has a single type of backhaul and hence it can be used in other situations, e.g. in case of hybrid backhaul and in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rsidR="00902C22" w:rsidRPr="00902C22" w:rsidRDefault="00902C22" w:rsidP="00902C22">
      <w:pPr>
        <w:rPr>
          <w:lang w:eastAsia="zh-CN"/>
        </w:rPr>
      </w:pPr>
      <w:r w:rsidRPr="00902C22">
        <w:rPr>
          <w:lang w:eastAsia="zh-CN"/>
        </w:rPr>
        <w:t>Both solutions require changes to SMF and PCF functionality and to the service-based interface between SMF and PCF. Solution #5 further assumes changes to AMF functionality and to the service based interface between AMF and SMF. Solution #3 further assumes changes to UPF functionality and to the N4 protocol.</w:t>
      </w:r>
    </w:p>
    <w:p w:rsidR="00902C22" w:rsidRPr="00902C22" w:rsidRDefault="00902C22" w:rsidP="00902C22">
      <w:pPr>
        <w:rPr>
          <w:lang w:eastAsia="zh-CN"/>
        </w:rPr>
      </w:pPr>
      <w:r w:rsidRPr="00902C22">
        <w:rPr>
          <w:lang w:eastAsia="zh-CN"/>
        </w:rPr>
        <w:t>Summarizing the above results in the following table.</w:t>
      </w:r>
    </w:p>
    <w:p w:rsidR="00902C22" w:rsidRPr="00902C22" w:rsidRDefault="00902C22" w:rsidP="00902C22">
      <w:pPr>
        <w:pStyle w:val="TH"/>
      </w:pPr>
      <w:r w:rsidRPr="00902C22">
        <w:t>Table 7.1-1: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7"/>
        <w:gridCol w:w="1260"/>
        <w:gridCol w:w="1278"/>
        <w:gridCol w:w="2996"/>
      </w:tblGrid>
      <w:tr w:rsidR="00902C22" w:rsidRPr="00902C22" w:rsidTr="009C5B72">
        <w:trPr>
          <w:jc w:val="center"/>
        </w:trPr>
        <w:tc>
          <w:tcPr>
            <w:tcW w:w="4210" w:type="dxa"/>
          </w:tcPr>
          <w:p w:rsidR="00902C22" w:rsidRPr="00902C22" w:rsidRDefault="00902C22" w:rsidP="009C5B72">
            <w:pPr>
              <w:pStyle w:val="TAH"/>
            </w:pPr>
          </w:p>
        </w:tc>
        <w:tc>
          <w:tcPr>
            <w:tcW w:w="1275" w:type="dxa"/>
          </w:tcPr>
          <w:p w:rsidR="00902C22" w:rsidRPr="00902C22" w:rsidRDefault="00902C22" w:rsidP="009C5B72">
            <w:pPr>
              <w:pStyle w:val="TAH"/>
            </w:pPr>
            <w:r w:rsidRPr="00902C22">
              <w:t>Solution #3</w:t>
            </w:r>
          </w:p>
        </w:tc>
        <w:tc>
          <w:tcPr>
            <w:tcW w:w="1293" w:type="dxa"/>
          </w:tcPr>
          <w:p w:rsidR="00902C22" w:rsidRPr="00902C22" w:rsidRDefault="00902C22" w:rsidP="009C5B72">
            <w:pPr>
              <w:pStyle w:val="TAH"/>
            </w:pPr>
            <w:r w:rsidRPr="00902C22">
              <w:t>Solution #5</w:t>
            </w:r>
          </w:p>
        </w:tc>
        <w:tc>
          <w:tcPr>
            <w:tcW w:w="3076" w:type="dxa"/>
          </w:tcPr>
          <w:p w:rsidR="00902C22" w:rsidRPr="00902C22" w:rsidRDefault="00902C22" w:rsidP="009C5B72">
            <w:pPr>
              <w:pStyle w:val="TAH"/>
            </w:pPr>
            <w:r w:rsidRPr="00902C22">
              <w:t>Remarks</w:t>
            </w:r>
          </w:p>
        </w:tc>
      </w:tr>
      <w:tr w:rsidR="00902C22" w:rsidRPr="00902C22" w:rsidTr="009C5B72">
        <w:trPr>
          <w:jc w:val="center"/>
        </w:trPr>
        <w:tc>
          <w:tcPr>
            <w:tcW w:w="4210" w:type="dxa"/>
          </w:tcPr>
          <w:p w:rsidR="00902C22" w:rsidRPr="00902C22" w:rsidRDefault="00902C22" w:rsidP="009C5B72">
            <w:pPr>
              <w:pStyle w:val="TAL"/>
            </w:pPr>
            <w:r w:rsidRPr="00902C22">
              <w:t>Suitable for hybrid backhaul</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rPr>
                <w:lang w:eastAsia="zh-CN"/>
              </w:rPr>
            </w:pPr>
            <w:r w:rsidRPr="00902C22">
              <w:rPr>
                <w:lang w:eastAsia="zh-CN"/>
              </w:rPr>
              <w:t>Yes</w:t>
            </w:r>
          </w:p>
        </w:tc>
        <w:tc>
          <w:tcPr>
            <w:tcW w:w="3076" w:type="dxa"/>
          </w:tcPr>
          <w:p w:rsidR="00902C22" w:rsidRPr="00902C22" w:rsidRDefault="00902C22" w:rsidP="009C5B72">
            <w:pPr>
              <w:pStyle w:val="TAL"/>
            </w:pPr>
            <w:r w:rsidRPr="00902C22">
              <w:t>Hybrid means a combination of terrestrial and satellite</w:t>
            </w:r>
          </w:p>
        </w:tc>
      </w:tr>
      <w:tr w:rsidR="00902C22" w:rsidRPr="00902C22" w:rsidTr="009C5B72">
        <w:trPr>
          <w:jc w:val="center"/>
        </w:trPr>
        <w:tc>
          <w:tcPr>
            <w:tcW w:w="4210" w:type="dxa"/>
          </w:tcPr>
          <w:p w:rsidR="00902C22" w:rsidRPr="00902C22" w:rsidRDefault="00902C22" w:rsidP="009C5B72">
            <w:pPr>
              <w:pStyle w:val="TAL"/>
            </w:pPr>
            <w:r w:rsidRPr="00902C22">
              <w:t>Suitable for backhaul with non-satellite QoS limitations</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rPr>
                <w:lang w:eastAsia="zh-CN"/>
              </w:rPr>
            </w:pPr>
            <w:r w:rsidRPr="00902C22">
              <w:rPr>
                <w:lang w:eastAsia="zh-CN"/>
              </w:rPr>
              <w:t>Yes</w:t>
            </w:r>
          </w:p>
        </w:tc>
        <w:tc>
          <w:tcPr>
            <w:tcW w:w="3076" w:type="dxa"/>
          </w:tcPr>
          <w:p w:rsidR="00902C22" w:rsidRPr="00902C22" w:rsidRDefault="00902C22" w:rsidP="009C5B72">
            <w:pPr>
              <w:pStyle w:val="TAL"/>
            </w:pPr>
            <w:r w:rsidRPr="00902C22">
              <w:t>QoS limitations are not limited to latency: they could also be high packet loss, high jitter, etc.</w:t>
            </w:r>
          </w:p>
        </w:tc>
      </w:tr>
      <w:tr w:rsidR="00902C22" w:rsidRPr="00902C22" w:rsidTr="009C5B72">
        <w:trPr>
          <w:jc w:val="center"/>
        </w:trPr>
        <w:tc>
          <w:tcPr>
            <w:tcW w:w="4210" w:type="dxa"/>
          </w:tcPr>
          <w:p w:rsidR="00902C22" w:rsidRPr="00902C22" w:rsidRDefault="00902C22" w:rsidP="009C5B72">
            <w:pPr>
              <w:pStyle w:val="TAL"/>
            </w:pPr>
            <w:r w:rsidRPr="00902C22">
              <w:t>Suitable for multi-UPF deployments</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rPr>
                <w:lang w:eastAsia="zh-CN"/>
              </w:rPr>
            </w:pPr>
            <w:r w:rsidRPr="00902C22">
              <w:rPr>
                <w:lang w:eastAsia="zh-CN"/>
              </w:rPr>
              <w:t>Yes</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AMF needed</w:t>
            </w:r>
          </w:p>
        </w:tc>
        <w:tc>
          <w:tcPr>
            <w:tcW w:w="1275" w:type="dxa"/>
          </w:tcPr>
          <w:p w:rsidR="00902C22" w:rsidRPr="00902C22" w:rsidRDefault="00902C22" w:rsidP="009C5B72">
            <w:pPr>
              <w:pStyle w:val="TAL"/>
              <w:rPr>
                <w:lang w:eastAsia="zh-CN"/>
              </w:rPr>
            </w:pPr>
            <w:r w:rsidRPr="00902C22">
              <w:rPr>
                <w:lang w:eastAsia="zh-CN"/>
              </w:rPr>
              <w:t>No</w:t>
            </w:r>
          </w:p>
        </w:tc>
        <w:tc>
          <w:tcPr>
            <w:tcW w:w="1293" w:type="dxa"/>
          </w:tcPr>
          <w:p w:rsidR="00902C22" w:rsidRPr="00902C22" w:rsidRDefault="00902C22" w:rsidP="009C5B72">
            <w:pPr>
              <w:pStyle w:val="TAL"/>
              <w:rPr>
                <w:lang w:eastAsia="zh-CN"/>
              </w:rPr>
            </w:pPr>
            <w:r w:rsidRPr="00902C22">
              <w:rPr>
                <w:lang w:eastAsia="zh-CN"/>
              </w:rPr>
              <w:t>Yes</w:t>
            </w:r>
          </w:p>
        </w:tc>
        <w:tc>
          <w:tcPr>
            <w:tcW w:w="3076" w:type="dxa"/>
          </w:tcPr>
          <w:p w:rsidR="00902C22" w:rsidRPr="00902C22" w:rsidRDefault="00902C22" w:rsidP="009C5B72">
            <w:pPr>
              <w:pStyle w:val="TAL"/>
              <w:rPr>
                <w:lang w:eastAsia="zh-CN"/>
              </w:rPr>
            </w:pPr>
            <w:r w:rsidRPr="00902C22">
              <w:rPr>
                <w:lang w:eastAsia="zh-CN"/>
              </w:rPr>
              <w:t>AMF needs to send backhaul info to the SMF</w:t>
            </w:r>
          </w:p>
        </w:tc>
      </w:tr>
      <w:tr w:rsidR="00902C22" w:rsidRPr="00902C22" w:rsidTr="009C5B72">
        <w:trPr>
          <w:jc w:val="center"/>
        </w:trPr>
        <w:tc>
          <w:tcPr>
            <w:tcW w:w="4210" w:type="dxa"/>
          </w:tcPr>
          <w:p w:rsidR="00902C22" w:rsidRPr="00902C22" w:rsidRDefault="00902C22" w:rsidP="009C5B72">
            <w:pPr>
              <w:pStyle w:val="TAL"/>
            </w:pPr>
            <w:r w:rsidRPr="00902C22">
              <w:t>Changes to SMF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Yes</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PCF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Yes</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UPF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No</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N4 protocol/interface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No</w:t>
            </w:r>
          </w:p>
        </w:tc>
        <w:tc>
          <w:tcPr>
            <w:tcW w:w="3076" w:type="dxa"/>
          </w:tcPr>
          <w:p w:rsidR="00902C22" w:rsidRPr="00902C22" w:rsidRDefault="00902C22" w:rsidP="009C5B72">
            <w:pPr>
              <w:pStyle w:val="TAL"/>
            </w:pPr>
          </w:p>
        </w:tc>
      </w:tr>
      <w:tr w:rsidR="00902C22" w:rsidRPr="00902C22" w:rsidTr="009C5B72">
        <w:trPr>
          <w:jc w:val="center"/>
        </w:trPr>
        <w:tc>
          <w:tcPr>
            <w:tcW w:w="4210" w:type="dxa"/>
          </w:tcPr>
          <w:p w:rsidR="00902C22" w:rsidRPr="00902C22" w:rsidRDefault="00902C22" w:rsidP="009C5B72">
            <w:pPr>
              <w:pStyle w:val="TAL"/>
            </w:pPr>
            <w:r w:rsidRPr="00902C22">
              <w:t>Changes to SBI between AMF and SMF needed</w:t>
            </w:r>
          </w:p>
        </w:tc>
        <w:tc>
          <w:tcPr>
            <w:tcW w:w="1275" w:type="dxa"/>
          </w:tcPr>
          <w:p w:rsidR="00902C22" w:rsidRPr="00902C22" w:rsidRDefault="00902C22" w:rsidP="009C5B72">
            <w:pPr>
              <w:pStyle w:val="TAL"/>
            </w:pPr>
            <w:r w:rsidRPr="00902C22">
              <w:t>No</w:t>
            </w:r>
          </w:p>
        </w:tc>
        <w:tc>
          <w:tcPr>
            <w:tcW w:w="1293" w:type="dxa"/>
          </w:tcPr>
          <w:p w:rsidR="00902C22" w:rsidRPr="00902C22" w:rsidRDefault="00902C22" w:rsidP="009C5B72">
            <w:pPr>
              <w:pStyle w:val="TAL"/>
            </w:pPr>
            <w:r w:rsidRPr="00902C22">
              <w:t>Yes</w:t>
            </w:r>
          </w:p>
        </w:tc>
        <w:tc>
          <w:tcPr>
            <w:tcW w:w="3076" w:type="dxa"/>
          </w:tcPr>
          <w:p w:rsidR="00902C22" w:rsidRPr="00902C22" w:rsidRDefault="00902C22" w:rsidP="009C5B72">
            <w:pPr>
              <w:pStyle w:val="TAL"/>
            </w:pPr>
            <w:r w:rsidRPr="00902C22">
              <w:t>SBI = Service Based Interface, i.e. it refers to the SBA clients and servers that make use of the SBA architecture, e.g. AMF as SBA client and SMF as SBA server</w:t>
            </w:r>
          </w:p>
        </w:tc>
      </w:tr>
      <w:tr w:rsidR="00902C22" w:rsidRPr="00902C22" w:rsidTr="009C5B72">
        <w:trPr>
          <w:jc w:val="center"/>
        </w:trPr>
        <w:tc>
          <w:tcPr>
            <w:tcW w:w="4210" w:type="dxa"/>
          </w:tcPr>
          <w:p w:rsidR="00902C22" w:rsidRPr="00902C22" w:rsidRDefault="00902C22" w:rsidP="009C5B72">
            <w:pPr>
              <w:pStyle w:val="TAL"/>
            </w:pPr>
            <w:r w:rsidRPr="00902C22">
              <w:t>Changes to SBI between SMF and PCF needed</w:t>
            </w:r>
          </w:p>
        </w:tc>
        <w:tc>
          <w:tcPr>
            <w:tcW w:w="1275" w:type="dxa"/>
          </w:tcPr>
          <w:p w:rsidR="00902C22" w:rsidRPr="00902C22" w:rsidRDefault="00902C22" w:rsidP="009C5B72">
            <w:pPr>
              <w:pStyle w:val="TAL"/>
            </w:pPr>
            <w:r w:rsidRPr="00902C22">
              <w:t>Yes</w:t>
            </w:r>
          </w:p>
        </w:tc>
        <w:tc>
          <w:tcPr>
            <w:tcW w:w="1293" w:type="dxa"/>
          </w:tcPr>
          <w:p w:rsidR="00902C22" w:rsidRPr="00902C22" w:rsidRDefault="00902C22" w:rsidP="009C5B72">
            <w:pPr>
              <w:pStyle w:val="TAL"/>
            </w:pPr>
            <w:r w:rsidRPr="00902C22">
              <w:t>Yes</w:t>
            </w:r>
          </w:p>
        </w:tc>
        <w:tc>
          <w:tcPr>
            <w:tcW w:w="3076" w:type="dxa"/>
          </w:tcPr>
          <w:p w:rsidR="00902C22" w:rsidRPr="00902C22" w:rsidRDefault="00902C22" w:rsidP="009C5B72">
            <w:pPr>
              <w:pStyle w:val="TAL"/>
            </w:pPr>
            <w:r w:rsidRPr="00902C22">
              <w:t>SBI = Service Based Interface, i.e. it refers to the SBA clients and servers that make use of the SBA architecture, e.g. SMF as SBA client and PCF as SBA server</w:t>
            </w:r>
          </w:p>
        </w:tc>
      </w:tr>
    </w:tbl>
    <w:p w:rsidR="00902C22" w:rsidRPr="00902C22" w:rsidRDefault="00902C22" w:rsidP="00902C22">
      <w:pPr>
        <w:rPr>
          <w:lang w:eastAsia="zh-CN"/>
        </w:rPr>
      </w:pPr>
    </w:p>
    <w:p w:rsidR="00902C22" w:rsidRPr="00902C22" w:rsidRDefault="00902C22" w:rsidP="00902C22">
      <w:pPr>
        <w:pStyle w:val="EditorsNote"/>
        <w:rPr>
          <w:lang w:eastAsia="zh-CN"/>
        </w:rPr>
      </w:pPr>
      <w:r w:rsidRPr="00902C22">
        <w:rPr>
          <w:lang w:eastAsia="zh-CN"/>
        </w:rPr>
        <w:t>Editor's note: both solutions need further details especially with respect to the changes needed in the PCF before this evaluation can be concluded.</w:t>
      </w:r>
    </w:p>
    <w:p w:rsidR="00902C22" w:rsidRPr="00902C22" w:rsidRDefault="00902C22" w:rsidP="00902C22">
      <w:pPr>
        <w:pStyle w:val="EditorsNote"/>
        <w:rPr>
          <w:lang w:eastAsia="zh-CN"/>
        </w:rPr>
      </w:pPr>
      <w:r w:rsidRPr="00902C22">
        <w:rPr>
          <w:lang w:eastAsia="zh-CN"/>
        </w:rPr>
        <w:t>Editor's note: the impact of combining Solution #3 and Solution #5, especially on the required functionality of the SMF, is FFS.</w:t>
      </w:r>
    </w:p>
    <w:p w:rsidR="00902C22" w:rsidRPr="00902C22" w:rsidRDefault="00902C22" w:rsidP="00902C22">
      <w:pPr>
        <w:pStyle w:val="Heading2"/>
      </w:pPr>
      <w:bookmarkStart w:id="101" w:name="_Toc14111300"/>
      <w:r w:rsidRPr="00902C22">
        <w:t>7.2</w:t>
      </w:r>
      <w:r w:rsidRPr="00902C22">
        <w:tab/>
        <w:t>Evaluation of solutions for Key Issue #8 - The role of satellite link in content distribution towards the edge</w:t>
      </w:r>
      <w:bookmarkEnd w:id="101"/>
    </w:p>
    <w:p w:rsidR="00902C22" w:rsidRPr="00902C22" w:rsidRDefault="00902C22" w:rsidP="00902C22">
      <w:pPr>
        <w:rPr>
          <w:lang w:eastAsia="zh-CN"/>
        </w:rPr>
      </w:pPr>
      <w:r w:rsidRPr="00902C22">
        <w:rPr>
          <w:lang w:eastAsia="zh-CN"/>
        </w:rPr>
        <w:t>For Key Issue #8 - "The role of satellite link in content distribution towards the edge" a unique solution has been proposed:</w:t>
      </w:r>
    </w:p>
    <w:p w:rsidR="00902C22" w:rsidRPr="00902C22" w:rsidRDefault="00902C22" w:rsidP="00902C22">
      <w:pPr>
        <w:pStyle w:val="B1"/>
        <w:rPr>
          <w:lang w:eastAsia="zh-CN"/>
        </w:rPr>
      </w:pPr>
      <w:r w:rsidRPr="00902C22">
        <w:rPr>
          <w:lang w:eastAsia="zh-CN"/>
        </w:rPr>
        <w:t>-</w:t>
      </w:r>
      <w:r w:rsidRPr="00902C22">
        <w:rPr>
          <w:lang w:eastAsia="zh-CN"/>
        </w:rPr>
        <w:tab/>
        <w:t>Solution #6 - Role of satellite backhaul in content distribution towards the edge Two approaches are proposed within Solution 6:</w:t>
      </w:r>
    </w:p>
    <w:p w:rsidR="00902C22" w:rsidRPr="00902C22" w:rsidRDefault="00902C22" w:rsidP="00902C22">
      <w:pPr>
        <w:pStyle w:val="B2"/>
        <w:rPr>
          <w:lang w:eastAsia="zh-CN"/>
        </w:rPr>
      </w:pPr>
      <w:r w:rsidRPr="00902C22">
        <w:rPr>
          <w:lang w:eastAsia="zh-CN"/>
        </w:rPr>
        <w:t>-</w:t>
      </w:r>
      <w:r w:rsidRPr="00902C22">
        <w:rPr>
          <w:lang w:eastAsia="zh-CN"/>
        </w:rPr>
        <w:tab/>
        <w:t>Approach #A: Uplink classifier based Approach: This approach proposes to use UL CL standardized in TS</w:t>
      </w:r>
      <w:r>
        <w:rPr>
          <w:lang w:eastAsia="zh-CN"/>
        </w:rPr>
        <w:t> </w:t>
      </w:r>
      <w:r w:rsidRPr="00902C22">
        <w:rPr>
          <w:lang w:eastAsia="zh-CN"/>
        </w:rPr>
        <w:t>23.501</w:t>
      </w:r>
      <w:r>
        <w:rPr>
          <w:lang w:eastAsia="zh-CN"/>
        </w:rPr>
        <w:t> </w:t>
      </w:r>
      <w:r w:rsidRPr="00902C22">
        <w:rPr>
          <w:lang w:eastAsia="zh-CN"/>
        </w:rPr>
        <w:t>[6] clause 5.6.4.2 and TS</w:t>
      </w:r>
      <w:r>
        <w:rPr>
          <w:lang w:eastAsia="zh-CN"/>
        </w:rPr>
        <w:t> </w:t>
      </w:r>
      <w:r w:rsidRPr="00902C22">
        <w:rPr>
          <w:lang w:eastAsia="zh-CN"/>
        </w:rPr>
        <w:t>23.502</w:t>
      </w:r>
      <w:r>
        <w:rPr>
          <w:lang w:eastAsia="zh-CN"/>
        </w:rPr>
        <w:t> </w:t>
      </w:r>
      <w:r w:rsidRPr="00902C22">
        <w:rPr>
          <w:lang w:eastAsia="zh-CN"/>
        </w:rPr>
        <w: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rsidR="00902C22" w:rsidRPr="00902C22" w:rsidRDefault="00902C22" w:rsidP="00902C22">
      <w:pPr>
        <w:pStyle w:val="B2"/>
        <w:rPr>
          <w:lang w:eastAsia="zh-CN"/>
        </w:rPr>
      </w:pPr>
      <w:r w:rsidRPr="00902C22">
        <w:rPr>
          <w:lang w:eastAsia="zh-CN"/>
        </w:rPr>
        <w:t>-</w:t>
      </w:r>
      <w:r w:rsidRPr="00902C22">
        <w:rPr>
          <w:lang w:eastAsia="zh-CN"/>
        </w:rPr>
        <w:tab/>
        <w:t>Approach #B- Multi-homing: A multi-homed approach defined in TS</w:t>
      </w:r>
      <w:r>
        <w:rPr>
          <w:lang w:eastAsia="zh-CN"/>
        </w:rPr>
        <w:t> </w:t>
      </w:r>
      <w:r w:rsidRPr="00902C22">
        <w:rPr>
          <w:lang w:eastAsia="zh-CN"/>
        </w:rPr>
        <w:t>23.501</w:t>
      </w:r>
      <w:r>
        <w:rPr>
          <w:lang w:eastAsia="zh-CN"/>
        </w:rPr>
        <w:t> </w:t>
      </w:r>
      <w:r w:rsidRPr="00902C22">
        <w:rPr>
          <w:lang w:eastAsia="zh-CN"/>
        </w:rPr>
        <w:t>[6] clause 5.6.4.2 and TS</w:t>
      </w:r>
      <w:r>
        <w:rPr>
          <w:lang w:eastAsia="zh-CN"/>
        </w:rPr>
        <w:t> </w:t>
      </w:r>
      <w:r w:rsidRPr="00902C22">
        <w:rPr>
          <w:lang w:eastAsia="zh-CN"/>
        </w:rPr>
        <w:t>23.502</w:t>
      </w:r>
      <w:r>
        <w:rPr>
          <w:lang w:eastAsia="zh-CN"/>
        </w:rPr>
        <w:t> </w:t>
      </w:r>
      <w:r w:rsidRPr="00902C22">
        <w:rPr>
          <w:lang w:eastAsia="zh-CN"/>
        </w:rP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rsidR="00902C22" w:rsidRPr="00902C22" w:rsidRDefault="00902C22" w:rsidP="00902C22">
      <w:pPr>
        <w:rPr>
          <w:lang w:eastAsia="zh-CN"/>
        </w:rPr>
      </w:pPr>
      <w:r w:rsidRPr="00902C22">
        <w:rPr>
          <w:lang w:eastAsia="zh-CN"/>
        </w:rPr>
        <w:t>The evaluation of both approaches indicates that they are based on existing specifications and should not have any impact on existing specifications.</w:t>
      </w:r>
    </w:p>
    <w:p w:rsidR="00902C22" w:rsidRPr="00902C22" w:rsidRDefault="00902C22" w:rsidP="00902C22">
      <w:pPr>
        <w:pStyle w:val="Heading2"/>
      </w:pPr>
      <w:bookmarkStart w:id="102" w:name="_Toc14111301"/>
      <w:r w:rsidRPr="00902C22">
        <w:t>7.3</w:t>
      </w:r>
      <w:r w:rsidRPr="00902C22">
        <w:tab/>
        <w:t>Evaluation of solutions for Key Issue #7 - Multi connectivity with satellite access</w:t>
      </w:r>
      <w:bookmarkEnd w:id="102"/>
    </w:p>
    <w:p w:rsidR="00902C22" w:rsidRPr="00902C22" w:rsidRDefault="00902C22" w:rsidP="00902C22">
      <w:pPr>
        <w:pStyle w:val="EditorsNote"/>
        <w:rPr>
          <w:lang w:eastAsia="zh-CN"/>
        </w:rPr>
      </w:pPr>
      <w:r w:rsidRPr="00902C22">
        <w:rPr>
          <w:lang w:eastAsia="zh-CN"/>
        </w:rPr>
        <w:t>Editor's note:</w:t>
      </w:r>
      <w:r w:rsidRPr="00902C22">
        <w:rPr>
          <w:lang w:eastAsia="zh-CN"/>
        </w:rPr>
        <w:tab/>
        <w:t>The MA-PDU of TS</w:t>
      </w:r>
      <w:r>
        <w:rPr>
          <w:lang w:eastAsia="zh-CN"/>
        </w:rPr>
        <w:t> </w:t>
      </w:r>
      <w:r w:rsidRPr="00902C22">
        <w:rPr>
          <w:lang w:eastAsia="zh-CN"/>
        </w:rPr>
        <w:t>23.501</w:t>
      </w:r>
      <w:r>
        <w:rPr>
          <w:lang w:eastAsia="zh-CN"/>
        </w:rPr>
        <w:t> </w:t>
      </w:r>
      <w:r w:rsidRPr="00902C22">
        <w:rPr>
          <w:lang w:eastAsia="zh-CN"/>
        </w:rPr>
        <w:t>[6] is for one 3GPP and one non-3GPP access, so the solution should rather be based on dual-connectivity described in TS</w:t>
      </w:r>
      <w:r>
        <w:rPr>
          <w:lang w:eastAsia="zh-CN"/>
        </w:rPr>
        <w:t> </w:t>
      </w:r>
      <w:r w:rsidRPr="00902C22">
        <w:rPr>
          <w:lang w:eastAsia="zh-CN"/>
        </w:rPr>
        <w:t>23.501</w:t>
      </w:r>
      <w:r>
        <w:rPr>
          <w:lang w:eastAsia="zh-CN"/>
        </w:rPr>
        <w:t> </w:t>
      </w:r>
      <w:r w:rsidRPr="00902C22">
        <w:rPr>
          <w:lang w:eastAsia="zh-CN"/>
        </w:rPr>
        <w:t>[6]. The evaluation will be made when this new solution is available.</w:t>
      </w:r>
    </w:p>
    <w:p w:rsidR="00902C22" w:rsidRPr="00902C22" w:rsidRDefault="00902C22" w:rsidP="00902C22">
      <w:pPr>
        <w:rPr>
          <w:lang w:eastAsia="zh-CN"/>
        </w:rPr>
      </w:pPr>
      <w:r w:rsidRPr="00902C22">
        <w:rPr>
          <w:lang w:eastAsia="zh-CN"/>
        </w:rPr>
        <w:t>For Key Issue #7 - "Multi connectivity with satellite access" a unique solution has been proposed:</w:t>
      </w:r>
    </w:p>
    <w:p w:rsidR="00902C22" w:rsidRPr="00902C22" w:rsidRDefault="00902C22" w:rsidP="00902C22">
      <w:pPr>
        <w:pStyle w:val="B1"/>
        <w:rPr>
          <w:lang w:eastAsia="zh-CN"/>
        </w:rPr>
      </w:pPr>
      <w:r w:rsidRPr="00902C22">
        <w:rPr>
          <w:lang w:eastAsia="zh-CN"/>
        </w:rPr>
        <w:t>-</w:t>
      </w:r>
      <w:r w:rsidRPr="00902C22">
        <w:rPr>
          <w:lang w:eastAsia="zh-CN"/>
        </w:rPr>
        <w:tab/>
        <w:t>Solution #4: Support of UP path switch between SAT RAN and TER RAN.</w:t>
      </w:r>
    </w:p>
    <w:p w:rsidR="00902C22" w:rsidRPr="00902C22" w:rsidRDefault="00902C22" w:rsidP="00902C22">
      <w:pPr>
        <w:rPr>
          <w:lang w:eastAsia="zh-CN"/>
        </w:rPr>
      </w:pPr>
      <w:r w:rsidRPr="00902C22">
        <w:rPr>
          <w:lang w:eastAsia="zh-CN"/>
        </w:rPr>
        <w:t>Solution #4 is based on the modification of the procedures described in TS</w:t>
      </w:r>
      <w:r>
        <w:rPr>
          <w:lang w:eastAsia="zh-CN"/>
        </w:rPr>
        <w:t> </w:t>
      </w:r>
      <w:r w:rsidRPr="00902C22">
        <w:rPr>
          <w:lang w:eastAsia="zh-CN"/>
        </w:rPr>
        <w:t>23.501</w:t>
      </w:r>
      <w:r>
        <w:rPr>
          <w:lang w:eastAsia="zh-CN"/>
        </w:rPr>
        <w:t> </w:t>
      </w:r>
      <w:r w:rsidRPr="00902C22">
        <w:rPr>
          <w:lang w:eastAsia="zh-CN"/>
        </w:rPr>
        <w:t>[6]. When a UE is accessing 5GC via a satellite-based RAN and a terrestrial-based RAN, the UE may establish a MA PDU session as described in TS</w:t>
      </w:r>
      <w:r>
        <w:rPr>
          <w:lang w:eastAsia="zh-CN"/>
        </w:rPr>
        <w:t> </w:t>
      </w:r>
      <w:r w:rsidRPr="00902C22">
        <w:rPr>
          <w:lang w:eastAsia="zh-CN"/>
        </w:rPr>
        <w:t>23.501</w:t>
      </w:r>
      <w:r>
        <w:rPr>
          <w:lang w:eastAsia="zh-CN"/>
        </w:rPr>
        <w:t> </w:t>
      </w:r>
      <w:r w:rsidRPr="00902C22">
        <w:rPr>
          <w:lang w:eastAsia="zh-CN"/>
        </w:rPr>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rPr>
          <w:lang w:eastAsia="zh-CN"/>
        </w:rPr>
      </w:pPr>
      <w:r w:rsidRPr="00902C22">
        <w:rPr>
          <w:lang w:eastAsia="zh-CN"/>
        </w:rPr>
        <w:t>The evaluation of the solution indicates this solution assumes that a new RAT would be introduced for satellite access.</w:t>
      </w:r>
    </w:p>
    <w:p w:rsidR="00902C22" w:rsidRPr="00902C22" w:rsidRDefault="00902C22" w:rsidP="00902C22">
      <w:pPr>
        <w:rPr>
          <w:lang w:eastAsia="zh-CN"/>
        </w:rPr>
      </w:pPr>
      <w:r w:rsidRPr="00902C22">
        <w:rPr>
          <w:lang w:eastAsia="zh-CN"/>
        </w:rPr>
        <w:t>Therefore, as this solutions is the only one proposed for this Key Issue, and as a satellite RAT would need to be identified as such, it is proposed that this Solution be also implemented with Solution #2 ("Addition of new RAT type satellite").</w:t>
      </w:r>
    </w:p>
    <w:p w:rsidR="00902C22" w:rsidRPr="00902C22" w:rsidRDefault="00902C22" w:rsidP="00902C22">
      <w:pPr>
        <w:pStyle w:val="Heading1"/>
      </w:pPr>
      <w:bookmarkStart w:id="103" w:name="_Toc14111302"/>
      <w:r w:rsidRPr="00902C22">
        <w:t>8</w:t>
      </w:r>
      <w:r w:rsidRPr="00902C22">
        <w:tab/>
        <w:t>Conclusions</w:t>
      </w:r>
      <w:bookmarkEnd w:id="103"/>
    </w:p>
    <w:p w:rsidR="00902C22" w:rsidRPr="00902C22" w:rsidRDefault="00902C22" w:rsidP="00902C22">
      <w:pPr>
        <w:pStyle w:val="EditorsNote"/>
      </w:pPr>
      <w:r w:rsidRPr="00902C22">
        <w:t>Editor's note:</w:t>
      </w:r>
      <w:r w:rsidRPr="00902C22">
        <w:tab/>
        <w:t>This clause will list conclusions that have been agreed during the course of the study item activities.</w:t>
      </w:r>
    </w:p>
    <w:p w:rsidR="00902C22" w:rsidRPr="00902C22" w:rsidRDefault="00902C22" w:rsidP="00902C22">
      <w:pPr>
        <w:pStyle w:val="Heading2"/>
      </w:pPr>
      <w:bookmarkStart w:id="104" w:name="_Toc14111303"/>
      <w:r w:rsidRPr="00902C22">
        <w:t>8.1</w:t>
      </w:r>
      <w:r w:rsidRPr="00902C22">
        <w:tab/>
        <w:t>Conclusion on solutions for Key Issue #8</w:t>
      </w:r>
      <w:bookmarkEnd w:id="104"/>
    </w:p>
    <w:p w:rsidR="00902C22" w:rsidRPr="00902C22" w:rsidRDefault="00902C22" w:rsidP="00902C22">
      <w:r w:rsidRPr="00902C22">
        <w:t>It is concluded that solution #6 has no impact on the 5GS architecture and thus requires no normative work.</w:t>
      </w:r>
    </w:p>
    <w:p w:rsidR="00902C22" w:rsidRPr="00902C22" w:rsidRDefault="00902C22" w:rsidP="00902C22">
      <w:pPr>
        <w:pStyle w:val="Heading9"/>
      </w:pPr>
      <w:r w:rsidRPr="00902C22">
        <w:rPr>
          <w:lang w:eastAsia="zh-CN"/>
        </w:rPr>
        <w:br w:type="page"/>
      </w:r>
      <w:bookmarkStart w:id="105" w:name="_Toc14111304"/>
      <w:r w:rsidRPr="00902C22">
        <w:t>Annex A:</w:t>
      </w:r>
      <w:r w:rsidRPr="00902C22">
        <w:br/>
        <w:t>Characteristics of satellite systems</w:t>
      </w:r>
      <w:bookmarkEnd w:id="105"/>
    </w:p>
    <w:p w:rsidR="00902C22" w:rsidRPr="00902C22" w:rsidRDefault="00902C22" w:rsidP="00902C22">
      <w:pPr>
        <w:pStyle w:val="Heading1"/>
      </w:pPr>
      <w:bookmarkStart w:id="106" w:name="_Toc14111305"/>
      <w:r w:rsidRPr="00902C22">
        <w:t>A.1</w:t>
      </w:r>
      <w:r w:rsidRPr="00902C22">
        <w:tab/>
        <w:t>General</w:t>
      </w:r>
      <w:bookmarkEnd w:id="106"/>
    </w:p>
    <w:p w:rsidR="00902C22" w:rsidRPr="00902C22" w:rsidRDefault="00902C22" w:rsidP="00902C22">
      <w:pPr>
        <w:jc w:val="both"/>
      </w:pPr>
      <w:r w:rsidRPr="00902C22">
        <w:t>This annex describes the main characteristics of satellite systems when considering their integration with the 5G system.</w:t>
      </w:r>
    </w:p>
    <w:p w:rsidR="00902C22" w:rsidRPr="00902C22" w:rsidRDefault="00902C22" w:rsidP="00902C22">
      <w:pPr>
        <w:pStyle w:val="Heading1"/>
        <w:rPr>
          <w:b/>
        </w:rPr>
      </w:pPr>
      <w:bookmarkStart w:id="107" w:name="_Toc14111306"/>
      <w:r w:rsidRPr="00902C22">
        <w:t>A.2</w:t>
      </w:r>
      <w:r w:rsidRPr="00902C22">
        <w:tab/>
        <w:t>Class of orbit</w:t>
      </w:r>
      <w:bookmarkEnd w:id="107"/>
    </w:p>
    <w:p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Earth's rotation: a GEO satellite stands still with respect to Earth. Thanks to this property, a single GEO satellite is sufficient to create a continuous coverage.</w:t>
      </w:r>
    </w:p>
    <w:p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rsidR="00902C22" w:rsidRPr="00902C22" w:rsidRDefault="00902C22" w:rsidP="00902C22">
      <w:pPr>
        <w:pStyle w:val="B1"/>
      </w:pPr>
      <w:r w:rsidRPr="00902C22">
        <w:tab/>
        <w:t>Different classes of NGSO satellites are listed below:</w:t>
      </w:r>
    </w:p>
    <w:p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rsidR="00902C22" w:rsidRPr="00902C22" w:rsidRDefault="00902C22" w:rsidP="00902C22">
      <w:pPr>
        <w:pStyle w:val="TH"/>
      </w:pPr>
      <w:r w:rsidRPr="00902C22">
        <w:rPr>
          <w:noProof/>
          <w:lang w:eastAsia="fr-FR"/>
        </w:rPr>
        <w:drawing>
          <wp:inline distT="0" distB="0" distL="0" distR="0">
            <wp:extent cx="2560320" cy="15982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60320" cy="1598295"/>
                    </a:xfrm>
                    <a:prstGeom prst="rect">
                      <a:avLst/>
                    </a:prstGeom>
                    <a:noFill/>
                    <a:ln>
                      <a:noFill/>
                    </a:ln>
                  </pic:spPr>
                </pic:pic>
              </a:graphicData>
            </a:graphic>
          </wp:inline>
        </w:drawing>
      </w:r>
    </w:p>
    <w:p w:rsidR="00902C22" w:rsidRPr="00902C22" w:rsidRDefault="00902C22" w:rsidP="00902C22">
      <w:pPr>
        <w:pStyle w:val="TF"/>
      </w:pPr>
      <w:r w:rsidRPr="00902C22">
        <w:t>Figure A.2-1: Illustration of the classes of orbits of satellites</w:t>
      </w:r>
    </w:p>
    <w:p w:rsidR="00902C22" w:rsidRPr="00902C22" w:rsidRDefault="00902C22" w:rsidP="00902C22">
      <w:pPr>
        <w:pStyle w:val="Heading1"/>
      </w:pPr>
      <w:bookmarkStart w:id="108" w:name="_Toc14111307"/>
      <w:r w:rsidRPr="00902C22">
        <w:t>A.3</w:t>
      </w:r>
      <w:r w:rsidRPr="00902C22">
        <w:tab/>
        <w:t>Geometrical coverage of satellite and propagation delay</w:t>
      </w:r>
      <w:bookmarkEnd w:id="108"/>
    </w:p>
    <w:p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p w:rsidR="00902C22" w:rsidRPr="00902C22" w:rsidRDefault="00902C22" w:rsidP="00902C22">
      <w:pPr>
        <w:pStyle w:val="TH"/>
      </w:pPr>
      <w:r w:rsidRPr="00902C22">
        <w:rPr>
          <w:noProof/>
          <w:lang w:eastAsia="fr-FR"/>
        </w:rPr>
        <w:drawing>
          <wp:inline distT="0" distB="0" distL="0" distR="0">
            <wp:extent cx="2703195" cy="1860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03195" cy="1860550"/>
                    </a:xfrm>
                    <a:prstGeom prst="rect">
                      <a:avLst/>
                    </a:prstGeom>
                    <a:noFill/>
                    <a:ln>
                      <a:noFill/>
                    </a:ln>
                  </pic:spPr>
                </pic:pic>
              </a:graphicData>
            </a:graphic>
          </wp:inline>
        </w:drawing>
      </w:r>
    </w:p>
    <w:p w:rsidR="00902C22" w:rsidRPr="00902C22" w:rsidRDefault="00902C22" w:rsidP="00902C22">
      <w:pPr>
        <w:pStyle w:val="TF"/>
      </w:pPr>
      <w:r w:rsidRPr="00902C22">
        <w:t>Figure A.3-1: Illustration of the geometrical coverage of a satellite</w:t>
      </w:r>
    </w:p>
    <w:p w:rsidR="00902C22" w:rsidRPr="00902C22" w:rsidRDefault="00902C22" w:rsidP="00902C22">
      <w:r w:rsidRPr="00902C22">
        <w:t>The following figure illustrates the geometrical coverage for a LEO satellite and for geostationary-satellites:</w:t>
      </w:r>
    </w:p>
    <w:p w:rsidR="00902C22" w:rsidRPr="00902C22" w:rsidRDefault="00902C22" w:rsidP="00902C22">
      <w:pPr>
        <w:pStyle w:val="TH"/>
      </w:pPr>
      <w:r w:rsidRPr="00902C22">
        <w:rPr>
          <w:noProof/>
          <w:lang w:eastAsia="fr-FR"/>
        </w:rPr>
        <w:drawing>
          <wp:inline distT="0" distB="0" distL="0" distR="0">
            <wp:extent cx="3228340" cy="1955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228340" cy="1955800"/>
                    </a:xfrm>
                    <a:prstGeom prst="rect">
                      <a:avLst/>
                    </a:prstGeom>
                    <a:noFill/>
                    <a:ln>
                      <a:noFill/>
                    </a:ln>
                  </pic:spPr>
                </pic:pic>
              </a:graphicData>
            </a:graphic>
          </wp:inline>
        </w:drawing>
      </w:r>
    </w:p>
    <w:p w:rsidR="00902C22" w:rsidRPr="00902C22" w:rsidRDefault="00902C22" w:rsidP="00902C22">
      <w:pPr>
        <w:pStyle w:val="TF"/>
      </w:pPr>
      <w:r w:rsidRPr="00902C22">
        <w:t>Figure A.3-2: Illustration of the geometrical coverage of a LEO satellite and of GEO satellites</w:t>
      </w:r>
    </w:p>
    <w:p w:rsidR="00902C22" w:rsidRPr="00902C22" w:rsidRDefault="00902C22" w:rsidP="00902C22">
      <w:r w:rsidRPr="00902C22">
        <w:t>The following tables provide elevation, distance and geometrical coverage related figures for different classes of satellites:</w:t>
      </w:r>
    </w:p>
    <w:p w:rsidR="00902C22" w:rsidRPr="00902C22" w:rsidRDefault="00902C22" w:rsidP="00902C22">
      <w:pPr>
        <w:pStyle w:val="TH"/>
      </w:pPr>
      <w:r w:rsidRPr="00902C22">
        <w:rPr>
          <w:noProof/>
          <w:lang w:eastAsia="fr-FR"/>
        </w:rPr>
        <w:drawing>
          <wp:inline distT="0" distB="0" distL="0" distR="0">
            <wp:extent cx="4110990" cy="46596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110990" cy="4659630"/>
                    </a:xfrm>
                    <a:prstGeom prst="rect">
                      <a:avLst/>
                    </a:prstGeom>
                    <a:noFill/>
                    <a:ln>
                      <a:noFill/>
                    </a:ln>
                  </pic:spPr>
                </pic:pic>
              </a:graphicData>
            </a:graphic>
          </wp:inline>
        </w:drawing>
      </w:r>
    </w:p>
    <w:p w:rsidR="00902C22" w:rsidRPr="00902C22" w:rsidRDefault="00902C22" w:rsidP="00902C22">
      <w:pPr>
        <w:pStyle w:val="TF"/>
      </w:pPr>
      <w:r w:rsidRPr="00902C22">
        <w:t>Figure A.3-3: Geometrical coverage radius, propagation distance and delay for different orbits</w:t>
      </w:r>
    </w:p>
    <w:p w:rsidR="00902C22" w:rsidRPr="00902C22" w:rsidRDefault="00902C22" w:rsidP="00902C22">
      <w:pPr>
        <w:pStyle w:val="NO"/>
      </w:pPr>
      <w:r w:rsidRPr="00902C22">
        <w:t>NOTE:</w:t>
      </w:r>
      <w:r w:rsidRPr="00902C22">
        <w:tab/>
        <w:t>The above figure provides only examples, some designers may decide to select lower altitudes as this contribute lowering  the propagation delay.</w:t>
      </w:r>
    </w:p>
    <w:p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p w:rsidR="00902C22" w:rsidRPr="00902C22" w:rsidRDefault="00902C22" w:rsidP="00902C22">
      <w:pPr>
        <w:pStyle w:val="TH"/>
      </w:pPr>
      <w:r w:rsidRPr="00902C22">
        <w:rPr>
          <w:noProof/>
          <w:lang w:eastAsia="fr-FR"/>
        </w:rPr>
        <w:drawing>
          <wp:inline distT="0" distB="0" distL="0" distR="0">
            <wp:extent cx="2870200" cy="1105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70200" cy="1105535"/>
                    </a:xfrm>
                    <a:prstGeom prst="rect">
                      <a:avLst/>
                    </a:prstGeom>
                    <a:noFill/>
                    <a:ln>
                      <a:noFill/>
                    </a:ln>
                  </pic:spPr>
                </pic:pic>
              </a:graphicData>
            </a:graphic>
          </wp:inline>
        </w:drawing>
      </w:r>
    </w:p>
    <w:p w:rsidR="00902C22" w:rsidRPr="00902C22" w:rsidRDefault="00902C22" w:rsidP="00902C22">
      <w:pPr>
        <w:pStyle w:val="TF"/>
      </w:pPr>
      <w:r w:rsidRPr="00902C22">
        <w:t>Figure A.3-4: Illustration of number satellites in a constellation for continuous Earth coverage</w:t>
      </w:r>
    </w:p>
    <w:p w:rsidR="00902C22" w:rsidRPr="00902C22" w:rsidRDefault="00902C22" w:rsidP="00902C22">
      <w:pPr>
        <w:pStyle w:val="Heading1"/>
        <w:rPr>
          <w:b/>
        </w:rPr>
      </w:pPr>
      <w:bookmarkStart w:id="109" w:name="_Toc14111308"/>
      <w:r w:rsidRPr="00902C22">
        <w:t>A.4</w:t>
      </w:r>
      <w:r w:rsidRPr="00902C22">
        <w:tab/>
        <w:t>Type of satellite communication payloads</w:t>
      </w:r>
      <w:bookmarkEnd w:id="109"/>
    </w:p>
    <w:p w:rsidR="00902C22" w:rsidRPr="00902C22" w:rsidRDefault="00902C22" w:rsidP="00902C22">
      <w:r w:rsidRPr="00902C22">
        <w:t>Communication payloads embarked on-board a satellite are of two main categories, for any type of satellite (whether GEO or NGSO):</w:t>
      </w:r>
    </w:p>
    <w:p w:rsidR="00902C22" w:rsidRPr="00902C22" w:rsidRDefault="00902C22" w:rsidP="00902C22">
      <w:pPr>
        <w:pStyle w:val="B1"/>
      </w:pPr>
      <w:r w:rsidRPr="00902C22">
        <w:rPr>
          <w:b/>
        </w:rPr>
        <w:t>-</w:t>
      </w:r>
      <w:r w:rsidRPr="00902C22">
        <w:rPr>
          <w:b/>
        </w:rPr>
        <w:tab/>
        <w:t>Transparent payloads</w:t>
      </w:r>
      <w:r w:rsidRPr="00902C22">
        <w:t>: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transmitting antenna generating a reconditioned electromagnetic wave towards the Earth surface where receive station are located.</w:t>
      </w:r>
    </w:p>
    <w:p w:rsidR="00902C22" w:rsidRPr="00902C22" w:rsidRDefault="00902C22" w:rsidP="00902C22">
      <w:pPr>
        <w:pStyle w:val="B1"/>
      </w:pPr>
      <w:r w:rsidRPr="00902C22">
        <w:rPr>
          <w:b/>
        </w:rPr>
        <w:t>-</w:t>
      </w:r>
      <w:r w:rsidRPr="00902C22">
        <w:rPr>
          <w:b/>
        </w:rPr>
        <w:tab/>
        <w:t xml:space="preserve">Regenerative payloads: </w:t>
      </w:r>
      <w:r w:rsidRPr="00902C22">
        <w:t>an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gNB CU's or DU's, or any function attached to a CN).</w:t>
      </w:r>
    </w:p>
    <w:p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ISL's satellites can be interconnected through a dedicated mesh-network.</w:t>
      </w:r>
    </w:p>
    <w:p w:rsidR="00902C22" w:rsidRPr="00902C22" w:rsidRDefault="00902C22" w:rsidP="00902C22">
      <w:pPr>
        <w:pStyle w:val="Heading1"/>
        <w:rPr>
          <w:b/>
        </w:rPr>
      </w:pPr>
      <w:bookmarkStart w:id="110" w:name="_Toc14111309"/>
      <w:r w:rsidRPr="00902C22">
        <w:t>A.5</w:t>
      </w:r>
      <w:r w:rsidRPr="00902C22">
        <w:tab/>
        <w:t>Handovers</w:t>
      </w:r>
      <w:bookmarkEnd w:id="110"/>
    </w:p>
    <w:p w:rsidR="00902C22" w:rsidRPr="00902C22" w:rsidRDefault="00902C22" w:rsidP="00902C22">
      <w:pPr>
        <w:rPr>
          <w:lang w:eastAsia="ko-KR"/>
        </w:rPr>
      </w:pPr>
      <w:r w:rsidRPr="00902C22">
        <w:rPr>
          <w:lang w:eastAsia="ko-KR"/>
        </w:rPr>
        <w:t>While a UE would stand still, hand overs from one satellite to another satellite could be imposed by the motion of NGSO satellite in a constellation, whilst GEO would stand still with respect to Earth.</w:t>
      </w:r>
    </w:p>
    <w:p w:rsidR="00902C22" w:rsidRPr="00902C22" w:rsidRDefault="00902C22" w:rsidP="00902C22">
      <w:pPr>
        <w:rPr>
          <w:lang w:eastAsia="ko-KR"/>
        </w:rPr>
      </w:pPr>
      <w:r w:rsidRPr="00902C22">
        <w:rPr>
          <w:lang w:eastAsia="ko-KR"/>
        </w:rPr>
        <w:t>The average rate of hand over for a single UE would depend on the actual altitude of spacecrafts in a constellations. Typical values for LEO are in the order of 10 minutes.</w:t>
      </w:r>
    </w:p>
    <w:p w:rsidR="00902C22" w:rsidRPr="00902C22" w:rsidRDefault="00902C22" w:rsidP="00902C22">
      <w:pPr>
        <w:rPr>
          <w:lang w:eastAsia="ko-KR"/>
        </w:rPr>
      </w:pPr>
      <w:r w:rsidRPr="00902C22">
        <w:rPr>
          <w:lang w:eastAsia="ko-KR"/>
        </w:rPr>
        <w:t>Not all UE's would be handed over simultaneously.</w:t>
      </w:r>
    </w:p>
    <w:p w:rsidR="00902C22" w:rsidRPr="00902C22" w:rsidRDefault="00902C22" w:rsidP="00902C22">
      <w:pPr>
        <w:pStyle w:val="EditorsNote"/>
      </w:pPr>
      <w:r w:rsidRPr="00902C22">
        <w:t>Editor's note:</w:t>
      </w:r>
      <w:r w:rsidRPr="00902C22">
        <w:tab/>
        <w:t>The definition of handover has to be clarified.</w:t>
      </w:r>
    </w:p>
    <w:p w:rsidR="00902C22" w:rsidRPr="00902C22" w:rsidRDefault="00902C22" w:rsidP="00902C22">
      <w:pPr>
        <w:pStyle w:val="Heading1"/>
        <w:rPr>
          <w:b/>
        </w:rPr>
      </w:pPr>
      <w:bookmarkStart w:id="111" w:name="_Toc14111310"/>
      <w:r w:rsidRPr="00902C22">
        <w:t>A.6</w:t>
      </w:r>
      <w:r w:rsidRPr="00902C22">
        <w:tab/>
        <w:t>Air interfaces</w:t>
      </w:r>
      <w:bookmarkEnd w:id="111"/>
    </w:p>
    <w:p w:rsidR="00902C22" w:rsidRPr="00902C22" w:rsidRDefault="00902C22" w:rsidP="00902C22">
      <w:r w:rsidRPr="00902C22">
        <w:t>Air interfaces can include:</w:t>
      </w:r>
    </w:p>
    <w:p w:rsidR="00902C22" w:rsidRPr="00902C22" w:rsidRDefault="00902C22" w:rsidP="00902C22">
      <w:pPr>
        <w:pStyle w:val="B1"/>
      </w:pPr>
      <w:r w:rsidRPr="00902C22">
        <w:t>-</w:t>
      </w:r>
      <w:r w:rsidRPr="00902C22">
        <w:tab/>
        <w:t>3GPP defined air interfaces, such as the New Radio;</w:t>
      </w:r>
    </w:p>
    <w:p w:rsidR="00902C22" w:rsidRPr="00902C22" w:rsidRDefault="00902C22" w:rsidP="00902C22">
      <w:pPr>
        <w:pStyle w:val="B1"/>
      </w:pPr>
      <w:r w:rsidRPr="00902C22">
        <w:t>-</w:t>
      </w:r>
      <w:r w:rsidRPr="00902C22">
        <w:tab/>
        <w:t>Non-3GPP defined air interfaces</w:t>
      </w:r>
    </w:p>
    <w:p w:rsidR="00902C22" w:rsidRPr="00902C22" w:rsidRDefault="00902C22" w:rsidP="00902C22">
      <w:r w:rsidRPr="00902C22">
        <w:t>Unless otherwise indicated, 3GPP NR will be assumed in this Technical Report.</w:t>
      </w:r>
    </w:p>
    <w:p w:rsidR="00902C22" w:rsidRPr="00902C22" w:rsidRDefault="00902C22" w:rsidP="00902C22">
      <w:pPr>
        <w:pStyle w:val="Heading1"/>
        <w:rPr>
          <w:b/>
        </w:rPr>
      </w:pPr>
      <w:bookmarkStart w:id="112" w:name="_Toc14111311"/>
      <w:r w:rsidRPr="00902C22">
        <w:t>A.7</w:t>
      </w:r>
      <w:r w:rsidRPr="00902C22">
        <w:tab/>
        <w:t>General considerations on the use of satellite networks</w:t>
      </w:r>
      <w:bookmarkEnd w:id="112"/>
    </w:p>
    <w:p w:rsidR="00902C22" w:rsidRPr="00902C22" w:rsidRDefault="00902C22" w:rsidP="00902C22">
      <w:r w:rsidRPr="00902C22">
        <w:t>In relation to the coverage associate with Non-Geostationary Satellite Networks, or Geostationary-Satellite ones, the use of satellite networks is related to:</w:t>
      </w:r>
    </w:p>
    <w:p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rsidR="00902C22" w:rsidRPr="00902C22" w:rsidRDefault="00902C22" w:rsidP="00902C22">
      <w:pPr>
        <w:pStyle w:val="Heading9"/>
      </w:pPr>
      <w:r w:rsidRPr="00902C22">
        <w:rPr>
          <w:lang w:eastAsia="zh-CN"/>
        </w:rPr>
        <w:br w:type="page"/>
      </w:r>
      <w:bookmarkStart w:id="113" w:name="_Toc14111312"/>
      <w:r w:rsidRPr="00902C22">
        <w:t>Annex B:</w:t>
      </w:r>
      <w:r w:rsidRPr="00902C22">
        <w:br/>
        <w:t>Architecture Models for Satellite Integration in 5GS</w:t>
      </w:r>
      <w:bookmarkEnd w:id="113"/>
    </w:p>
    <w:p w:rsidR="00902C22" w:rsidRPr="00902C22" w:rsidRDefault="00902C22" w:rsidP="00902C22">
      <w:pPr>
        <w:pStyle w:val="Heading1"/>
        <w:rPr>
          <w:lang w:eastAsia="ko-KR"/>
        </w:rPr>
      </w:pPr>
      <w:bookmarkStart w:id="114" w:name="_Toc14111313"/>
      <w:r w:rsidRPr="00902C22">
        <w:rPr>
          <w:lang w:eastAsia="ko-KR"/>
        </w:rPr>
        <w:t>B.1</w:t>
      </w:r>
      <w:r w:rsidRPr="00902C22">
        <w:rPr>
          <w:lang w:eastAsia="ko-KR"/>
        </w:rPr>
        <w:tab/>
        <w:t>Elementary satellite network architecture</w:t>
      </w:r>
      <w:bookmarkEnd w:id="114"/>
    </w:p>
    <w:p w:rsidR="00902C22" w:rsidRPr="00902C22" w:rsidRDefault="00902C22" w:rsidP="00902C22">
      <w:pPr>
        <w:rPr>
          <w:lang w:eastAsia="ko-KR"/>
        </w:rPr>
      </w:pPr>
      <w:r w:rsidRPr="00902C22">
        <w:rPr>
          <w:lang w:eastAsia="ko-KR"/>
        </w:rPr>
        <w:t>The physical implementation of a satellite network architecture can always be sketched as displayed in the following figure:</w:t>
      </w:r>
    </w:p>
    <w:bookmarkStart w:id="115" w:name="_MON_1624720925"/>
    <w:bookmarkEnd w:id="115"/>
    <w:p w:rsidR="00902C22" w:rsidRPr="00902C22" w:rsidRDefault="00902C22" w:rsidP="00902C22">
      <w:pPr>
        <w:pStyle w:val="TH"/>
      </w:pPr>
      <w:r w:rsidRPr="00902C22">
        <w:object w:dxaOrig="9346" w:dyaOrig="2360">
          <v:shape id="_x0000_i4143" type="#_x0000_t75" style="width:432.6pt;height:108.85pt" o:ole="">
            <v:imagedata r:id="rId51" o:title=""/>
          </v:shape>
          <o:OLEObject Type="Embed" ProgID="Word.Picture.8" ShapeID="_x0000_i4143" DrawAspect="Content" ObjectID="_1624724123" r:id="rId52"/>
        </w:object>
      </w:r>
    </w:p>
    <w:p w:rsidR="00902C22" w:rsidRPr="00902C22" w:rsidRDefault="00902C22" w:rsidP="00902C22">
      <w:pPr>
        <w:pStyle w:val="TF"/>
      </w:pPr>
      <w:r w:rsidRPr="00902C22">
        <w:t>Figure B.1-1: Reference Satellite Access Network Architecture</w:t>
      </w:r>
    </w:p>
    <w:p w:rsidR="00902C22" w:rsidRPr="00902C22" w:rsidRDefault="00902C22" w:rsidP="00902C22">
      <w:r w:rsidRPr="00902C22">
        <w:t>A satellite network is always composed of:</w:t>
      </w:r>
    </w:p>
    <w:p w:rsidR="00902C22" w:rsidRPr="00902C22" w:rsidRDefault="00902C22" w:rsidP="00902C22">
      <w:pPr>
        <w:pStyle w:val="B1"/>
      </w:pPr>
      <w:r w:rsidRPr="00902C22">
        <w:t>-</w:t>
      </w:r>
      <w:r w:rsidRPr="00902C22">
        <w:tab/>
        <w:t>One, or more, satellite(s), embarking a telecommunication payload.</w:t>
      </w:r>
    </w:p>
    <w:p w:rsidR="00902C22" w:rsidRPr="00902C22" w:rsidRDefault="00902C22" w:rsidP="00902C22">
      <w:pPr>
        <w:pStyle w:val="B1"/>
      </w:pPr>
      <w:r w:rsidRPr="00902C22">
        <w:t>-</w:t>
      </w:r>
      <w:r w:rsidRPr="00902C22">
        <w:tab/>
        <w:t>Satellite enabled UEs, such as IoT devices, broadband vehicular or fixed terminals.</w:t>
      </w:r>
    </w:p>
    <w:p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rsidR="00902C22" w:rsidRPr="00902C22" w:rsidRDefault="00902C22" w:rsidP="00902C22">
      <w:pPr>
        <w:pStyle w:val="B1"/>
      </w:pPr>
      <w:r w:rsidRPr="00902C22">
        <w:t>-</w:t>
      </w:r>
      <w:r w:rsidRPr="00902C22">
        <w:tab/>
        <w:t>UEs interconnected to the hub through the satellite.</w:t>
      </w:r>
    </w:p>
    <w:p w:rsidR="00902C22" w:rsidRPr="00902C22" w:rsidRDefault="00902C22" w:rsidP="00902C22">
      <w:pPr>
        <w:pStyle w:val="Heading1"/>
      </w:pPr>
      <w:bookmarkStart w:id="116" w:name="_Toc14111314"/>
      <w:r w:rsidRPr="00902C22">
        <w:t>B.2</w:t>
      </w:r>
      <w:r w:rsidRPr="00902C22">
        <w:tab/>
        <w:t>Reference architecture with satellite enabled NR-RAN</w:t>
      </w:r>
      <w:bookmarkEnd w:id="116"/>
    </w:p>
    <w:p w:rsidR="00902C22" w:rsidRPr="00902C22" w:rsidRDefault="00902C22" w:rsidP="00902C22">
      <w:r w:rsidRPr="00902C22">
        <w:t>The following figure depicts a reference architecture for a direct access with a satellite enabled NR-RAN (see below):</w:t>
      </w:r>
    </w:p>
    <w:bookmarkStart w:id="117" w:name="_MON_1624720893"/>
    <w:bookmarkEnd w:id="117"/>
    <w:p w:rsidR="00902C22" w:rsidRPr="00902C22" w:rsidRDefault="00902C22" w:rsidP="00902C22">
      <w:pPr>
        <w:pStyle w:val="TH"/>
      </w:pPr>
      <w:r w:rsidRPr="00902C22">
        <w:object w:dxaOrig="7921" w:dyaOrig="1113">
          <v:shape id="_x0000_i4142" type="#_x0000_t75" style="width:366.9pt;height:51.25pt" o:ole="">
            <v:imagedata r:id="rId53" o:title=""/>
          </v:shape>
          <o:OLEObject Type="Embed" ProgID="Word.Picture.8" ShapeID="_x0000_i4142" DrawAspect="Content" ObjectID="_1624724124" r:id="rId54"/>
        </w:object>
      </w:r>
    </w:p>
    <w:p w:rsidR="00902C22" w:rsidRPr="00902C22" w:rsidRDefault="00902C22" w:rsidP="00902C22">
      <w:pPr>
        <w:pStyle w:val="TF"/>
      </w:pPr>
      <w:r w:rsidRPr="00902C22">
        <w:t>Figure B.2-1: 5GS with Satellite enabled NR-RAN</w:t>
      </w:r>
    </w:p>
    <w:p w:rsidR="00902C22" w:rsidRPr="00902C22" w:rsidRDefault="00902C22" w:rsidP="00902C22">
      <w:r w:rsidRPr="00902C22">
        <w:t>Knowing the possible nature of satellite payloads (transparent or re-generative), the instantiation of this architecture can have several forms:</w:t>
      </w:r>
    </w:p>
    <w:p w:rsidR="00902C22" w:rsidRPr="00902C22" w:rsidRDefault="00902C22" w:rsidP="00902C22">
      <w:r w:rsidRPr="00902C22">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bookmarkStart w:id="118" w:name="_MON_1624720866"/>
    <w:bookmarkEnd w:id="118"/>
    <w:p w:rsidR="00902C22" w:rsidRPr="00902C22" w:rsidRDefault="00902C22" w:rsidP="00902C22">
      <w:pPr>
        <w:pStyle w:val="TH"/>
      </w:pPr>
      <w:r w:rsidRPr="00902C22">
        <w:object w:dxaOrig="10111" w:dyaOrig="1611">
          <v:shape id="_x0000_i4141" type="#_x0000_t75" style="width:468.3pt;height:74.3pt" o:ole="">
            <v:imagedata r:id="rId55" o:title=""/>
          </v:shape>
          <o:OLEObject Type="Embed" ProgID="Word.Picture.8" ShapeID="_x0000_i4141" DrawAspect="Content" ObjectID="_1624724125" r:id="rId56"/>
        </w:object>
      </w:r>
    </w:p>
    <w:p w:rsidR="00902C22" w:rsidRPr="00902C22" w:rsidRDefault="00902C22" w:rsidP="00902C22">
      <w:pPr>
        <w:pStyle w:val="TF"/>
      </w:pPr>
      <w:r w:rsidRPr="00902C22">
        <w:t>Figure B.2-2: 5GS with transparent satellite enabled NR-RAN</w:t>
      </w:r>
    </w:p>
    <w:p w:rsidR="00902C22" w:rsidRPr="00902C22" w:rsidRDefault="00902C22" w:rsidP="00902C22">
      <w:pPr>
        <w:rPr>
          <w:b/>
        </w:rPr>
      </w:pPr>
      <w:r w:rsidRPr="00902C22">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bookmarkStart w:id="119" w:name="_MON_1624720832"/>
    <w:bookmarkEnd w:id="119"/>
    <w:p w:rsidR="00902C22" w:rsidRPr="00902C22" w:rsidRDefault="00902C22" w:rsidP="00902C22">
      <w:pPr>
        <w:pStyle w:val="TH"/>
      </w:pPr>
      <w:r w:rsidRPr="00902C22">
        <w:object w:dxaOrig="10111" w:dyaOrig="1608">
          <v:shape id="_x0000_i4140" type="#_x0000_t75" style="width:468.3pt;height:74.3pt" o:ole="">
            <v:imagedata r:id="rId57" o:title=""/>
          </v:shape>
          <o:OLEObject Type="Embed" ProgID="Word.Picture.8" ShapeID="_x0000_i4140" DrawAspect="Content" ObjectID="_1624724126" r:id="rId58"/>
        </w:object>
      </w:r>
    </w:p>
    <w:p w:rsidR="00902C22" w:rsidRPr="00902C22" w:rsidRDefault="00902C22" w:rsidP="00902C22">
      <w:pPr>
        <w:pStyle w:val="TF"/>
      </w:pPr>
      <w:r w:rsidRPr="00902C22">
        <w:t>Figure B.2-3: 5GS with regenerative satellite enabled NR-RAN and distributed gNB</w:t>
      </w:r>
    </w:p>
    <w:p w:rsidR="00902C22" w:rsidRPr="00902C22" w:rsidRDefault="00902C22" w:rsidP="00902C22">
      <w:pPr>
        <w:rPr>
          <w:b/>
        </w:rPr>
      </w:pPr>
      <w:r w:rsidRPr="00902C22">
        <w:rPr>
          <w:rFonts w:ascii="Arial" w:hAnsi="Arial"/>
        </w:rPr>
        <w:t>I</w:t>
      </w:r>
      <w:r w:rsidRPr="00902C22">
        <w:t>n a third implementation, the satellite is regenerative. The satellite payload implements a full gNB supporting a satellite enabled NR-RAN. A Satellite Radio Interface (SRI) transports the N1/N2/N3 interfaces between the on-ground 5G CN and the on-board gNB-CU (see below).</w:t>
      </w:r>
    </w:p>
    <w:bookmarkStart w:id="120" w:name="_MON_1624720764"/>
    <w:bookmarkEnd w:id="120"/>
    <w:p w:rsidR="00902C22" w:rsidRPr="00902C22" w:rsidRDefault="00902C22" w:rsidP="00902C22">
      <w:pPr>
        <w:pStyle w:val="TH"/>
      </w:pPr>
      <w:r w:rsidRPr="00902C22">
        <w:object w:dxaOrig="10344" w:dyaOrig="1410">
          <v:shape id="_x0000_i4139" type="#_x0000_t75" style="width:478.65pt;height:65.1pt" o:ole="">
            <v:imagedata r:id="rId59" o:title=""/>
          </v:shape>
          <o:OLEObject Type="Embed" ProgID="Word.Picture.8" ShapeID="_x0000_i4139" DrawAspect="Content" ObjectID="_1624724127" r:id="rId60"/>
        </w:object>
      </w:r>
    </w:p>
    <w:p w:rsidR="00902C22" w:rsidRPr="00902C22" w:rsidRDefault="00902C22" w:rsidP="00902C22">
      <w:pPr>
        <w:pStyle w:val="TF"/>
      </w:pPr>
      <w:r w:rsidRPr="00902C22">
        <w:t>Figure B.2-4: 5GS with regenerative satellite enabled NR-RAN and on-board gNB</w:t>
      </w:r>
    </w:p>
    <w:p w:rsidR="00902C22" w:rsidRPr="00902C22" w:rsidRDefault="00902C22" w:rsidP="00902C22">
      <w:r w:rsidRPr="00902C22">
        <w:t>One can note that with a regenerative implementation (either with distributed gNB or not) a 5GS can have a global coverage, providing a single 5G CN with global or regional (continental or sub-continental) coverage as well. This is valid for GEO or LEO (see below):</w:t>
      </w:r>
    </w:p>
    <w:bookmarkStart w:id="121" w:name="_MON_1624720724"/>
    <w:bookmarkEnd w:id="121"/>
    <w:p w:rsidR="00902C22" w:rsidRPr="00902C22" w:rsidRDefault="00902C22" w:rsidP="00902C22">
      <w:pPr>
        <w:pStyle w:val="TH"/>
      </w:pPr>
      <w:r w:rsidRPr="00902C22">
        <w:object w:dxaOrig="7927" w:dyaOrig="4722">
          <v:shape id="_x0000_i4138" type="#_x0000_t75" style="width:395.7pt;height:235pt" o:ole="">
            <v:imagedata r:id="rId61" o:title=""/>
          </v:shape>
          <o:OLEObject Type="Embed" ProgID="Word.Picture.8" ShapeID="_x0000_i4138" DrawAspect="Content" ObjectID="_1624724128" r:id="rId62"/>
        </w:object>
      </w:r>
    </w:p>
    <w:p w:rsidR="00902C22" w:rsidRPr="00902C22" w:rsidRDefault="00902C22" w:rsidP="00902C22">
      <w:pPr>
        <w:pStyle w:val="TF"/>
      </w:pPr>
      <w:r w:rsidRPr="00902C22">
        <w:t>Figure B.2-5: 5GS with regenerative satellite enabled NR-RAN, with ISL for regional or global coverage</w:t>
      </w:r>
    </w:p>
    <w:p w:rsidR="00902C22" w:rsidRPr="00902C22" w:rsidRDefault="00902C22" w:rsidP="00902C22">
      <w:r w:rsidRPr="00902C22">
        <w:t>Another configuration (see below) may consist in satellites each embarking a gNB supporting a satellite enabled NR-RAN, and 5G CN's accessing these gNB's, as described in the following figure, where specific (or not) satellite radio interfaces are used to handle control and user planes:</w:t>
      </w:r>
    </w:p>
    <w:p w:rsidR="00902C22" w:rsidRPr="00902C22" w:rsidRDefault="00902C22" w:rsidP="00902C22">
      <w:pPr>
        <w:pStyle w:val="TH"/>
      </w:pPr>
      <w:r w:rsidRPr="00902C22">
        <w:object w:dxaOrig="7677" w:dyaOrig="4671">
          <v:shape id="_x0000_i4144" type="#_x0000_t75" style="width:383.6pt;height:232.15pt" o:ole="">
            <v:imagedata r:id="rId63" o:title=""/>
          </v:shape>
          <o:OLEObject Type="Embed" ProgID="Word.Picture.8" ShapeID="_x0000_i4144" DrawAspect="Content" ObjectID="_1624724129" r:id="rId64"/>
        </w:object>
      </w:r>
    </w:p>
    <w:p w:rsidR="00902C22" w:rsidRPr="00902C22" w:rsidRDefault="00902C22" w:rsidP="00902C22">
      <w:pPr>
        <w:pStyle w:val="TF"/>
      </w:pPr>
      <w:r w:rsidRPr="00902C22">
        <w:t>Figure B.2-6: 5GS with regenerative satellite enabled NR-RAN, with ISL &amp; multiple 5G CN connectivity</w:t>
      </w:r>
    </w:p>
    <w:p w:rsidR="00923BA9" w:rsidRPr="00902C22" w:rsidRDefault="00923BA9" w:rsidP="00902C22">
      <w:pPr>
        <w:pStyle w:val="Heading9"/>
      </w:pPr>
      <w:r w:rsidRPr="00902C22">
        <w:br w:type="page"/>
      </w:r>
      <w:bookmarkStart w:id="122" w:name="historyclause"/>
      <w:bookmarkStart w:id="123" w:name="_Toc14111315"/>
      <w:r w:rsidRPr="00902C22">
        <w:t xml:space="preserve">Annex </w:t>
      </w:r>
      <w:r w:rsidR="00902C22" w:rsidRPr="00902C22">
        <w:t>C</w:t>
      </w:r>
      <w:r w:rsidRPr="00902C22">
        <w:t>:</w:t>
      </w:r>
      <w:r w:rsidRPr="00902C22">
        <w:br/>
        <w:t>Change history</w:t>
      </w:r>
      <w:bookmarkEnd w:id="1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35EC0" w:rsidRPr="00902C22" w:rsidTr="00761FE1">
        <w:trPr>
          <w:cantSplit/>
        </w:trPr>
        <w:tc>
          <w:tcPr>
            <w:tcW w:w="9639" w:type="dxa"/>
            <w:gridSpan w:val="8"/>
            <w:tcBorders>
              <w:bottom w:val="nil"/>
            </w:tcBorders>
            <w:shd w:val="solid" w:color="FFFFFF" w:fill="auto"/>
          </w:tcPr>
          <w:p w:rsidR="00035EC0" w:rsidRPr="00902C22" w:rsidRDefault="00035EC0" w:rsidP="00761FE1">
            <w:pPr>
              <w:pStyle w:val="TAL"/>
              <w:jc w:val="center"/>
              <w:rPr>
                <w:b/>
                <w:sz w:val="16"/>
              </w:rPr>
            </w:pPr>
            <w:bookmarkStart w:id="124" w:name="OLE_LINK20"/>
            <w:bookmarkStart w:id="125" w:name="OLE_LINK21"/>
            <w:bookmarkStart w:id="126" w:name="OLE_LINK22"/>
            <w:r w:rsidRPr="00902C22">
              <w:rPr>
                <w:b/>
              </w:rPr>
              <w:t>Change history</w:t>
            </w:r>
          </w:p>
        </w:tc>
      </w:tr>
      <w:tr w:rsidR="00035EC0" w:rsidRPr="00902C22" w:rsidTr="00761FE1">
        <w:tc>
          <w:tcPr>
            <w:tcW w:w="800" w:type="dxa"/>
            <w:shd w:val="pct10" w:color="auto" w:fill="FFFFFF"/>
          </w:tcPr>
          <w:p w:rsidR="00035EC0" w:rsidRPr="00902C22" w:rsidRDefault="00035EC0" w:rsidP="00761FE1">
            <w:pPr>
              <w:pStyle w:val="TAL"/>
              <w:rPr>
                <w:b/>
                <w:sz w:val="16"/>
              </w:rPr>
            </w:pPr>
            <w:r w:rsidRPr="00902C22">
              <w:rPr>
                <w:b/>
                <w:sz w:val="16"/>
              </w:rPr>
              <w:t>Date</w:t>
            </w:r>
          </w:p>
        </w:tc>
        <w:tc>
          <w:tcPr>
            <w:tcW w:w="800" w:type="dxa"/>
            <w:shd w:val="pct10" w:color="auto" w:fill="FFFFFF"/>
          </w:tcPr>
          <w:p w:rsidR="00035EC0" w:rsidRPr="00902C22" w:rsidRDefault="00035EC0" w:rsidP="00761FE1">
            <w:pPr>
              <w:pStyle w:val="TAL"/>
              <w:rPr>
                <w:b/>
                <w:sz w:val="16"/>
              </w:rPr>
            </w:pPr>
            <w:r w:rsidRPr="00902C22">
              <w:rPr>
                <w:b/>
                <w:sz w:val="16"/>
              </w:rPr>
              <w:t>Meeting</w:t>
            </w:r>
          </w:p>
        </w:tc>
        <w:tc>
          <w:tcPr>
            <w:tcW w:w="1094" w:type="dxa"/>
            <w:shd w:val="pct10" w:color="auto" w:fill="FFFFFF"/>
          </w:tcPr>
          <w:p w:rsidR="00035EC0" w:rsidRPr="00902C22" w:rsidRDefault="00035EC0" w:rsidP="00761FE1">
            <w:pPr>
              <w:pStyle w:val="TAL"/>
              <w:rPr>
                <w:b/>
                <w:sz w:val="16"/>
              </w:rPr>
            </w:pPr>
            <w:r w:rsidRPr="00902C22">
              <w:rPr>
                <w:b/>
                <w:sz w:val="16"/>
              </w:rPr>
              <w:t>TDoc</w:t>
            </w:r>
          </w:p>
        </w:tc>
        <w:tc>
          <w:tcPr>
            <w:tcW w:w="425" w:type="dxa"/>
            <w:shd w:val="pct10" w:color="auto" w:fill="FFFFFF"/>
          </w:tcPr>
          <w:p w:rsidR="00035EC0" w:rsidRPr="00902C22" w:rsidRDefault="00035EC0" w:rsidP="00761FE1">
            <w:pPr>
              <w:pStyle w:val="TAL"/>
              <w:rPr>
                <w:b/>
                <w:sz w:val="16"/>
              </w:rPr>
            </w:pPr>
            <w:r w:rsidRPr="00902C22">
              <w:rPr>
                <w:b/>
                <w:sz w:val="16"/>
              </w:rPr>
              <w:t>CR</w:t>
            </w:r>
          </w:p>
        </w:tc>
        <w:tc>
          <w:tcPr>
            <w:tcW w:w="425" w:type="dxa"/>
            <w:shd w:val="pct10" w:color="auto" w:fill="FFFFFF"/>
          </w:tcPr>
          <w:p w:rsidR="00035EC0" w:rsidRPr="00902C22" w:rsidRDefault="00035EC0" w:rsidP="00761FE1">
            <w:pPr>
              <w:pStyle w:val="TAL"/>
              <w:rPr>
                <w:b/>
                <w:sz w:val="16"/>
              </w:rPr>
            </w:pPr>
            <w:r w:rsidRPr="00902C22">
              <w:rPr>
                <w:b/>
                <w:sz w:val="16"/>
              </w:rPr>
              <w:t>Rev</w:t>
            </w:r>
          </w:p>
        </w:tc>
        <w:tc>
          <w:tcPr>
            <w:tcW w:w="425" w:type="dxa"/>
            <w:shd w:val="pct10" w:color="auto" w:fill="FFFFFF"/>
          </w:tcPr>
          <w:p w:rsidR="00035EC0" w:rsidRPr="00902C22" w:rsidRDefault="00035EC0" w:rsidP="00761FE1">
            <w:pPr>
              <w:pStyle w:val="TAL"/>
              <w:rPr>
                <w:b/>
                <w:sz w:val="16"/>
              </w:rPr>
            </w:pPr>
            <w:r w:rsidRPr="00902C22">
              <w:rPr>
                <w:b/>
                <w:sz w:val="16"/>
              </w:rPr>
              <w:t>Cat</w:t>
            </w:r>
          </w:p>
        </w:tc>
        <w:tc>
          <w:tcPr>
            <w:tcW w:w="4962" w:type="dxa"/>
            <w:shd w:val="pct10" w:color="auto" w:fill="FFFFFF"/>
          </w:tcPr>
          <w:p w:rsidR="00035EC0" w:rsidRPr="00902C22" w:rsidRDefault="00035EC0" w:rsidP="00761FE1">
            <w:pPr>
              <w:pStyle w:val="TAL"/>
              <w:rPr>
                <w:b/>
                <w:sz w:val="16"/>
              </w:rPr>
            </w:pPr>
            <w:r w:rsidRPr="00902C22">
              <w:rPr>
                <w:b/>
                <w:sz w:val="16"/>
              </w:rPr>
              <w:t>Subject/Comment</w:t>
            </w:r>
          </w:p>
        </w:tc>
        <w:tc>
          <w:tcPr>
            <w:tcW w:w="708" w:type="dxa"/>
            <w:shd w:val="pct10" w:color="auto" w:fill="FFFFFF"/>
          </w:tcPr>
          <w:p w:rsidR="00035EC0" w:rsidRPr="00902C22" w:rsidRDefault="00035EC0" w:rsidP="00761FE1">
            <w:pPr>
              <w:pStyle w:val="TAL"/>
              <w:rPr>
                <w:b/>
                <w:sz w:val="16"/>
              </w:rPr>
            </w:pPr>
            <w:r w:rsidRPr="00902C22">
              <w:rPr>
                <w:b/>
                <w:sz w:val="16"/>
              </w:rPr>
              <w:t>New version</w:t>
            </w:r>
          </w:p>
        </w:tc>
      </w:tr>
      <w:tr w:rsidR="00902C22" w:rsidRPr="00902C22" w:rsidTr="00761FE1">
        <w:tc>
          <w:tcPr>
            <w:tcW w:w="800"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201</w:t>
            </w:r>
            <w:r w:rsidRPr="00902C22">
              <w:rPr>
                <w:rFonts w:ascii="Arial" w:hAnsi="Arial" w:cs="Arial"/>
                <w:snapToGrid w:val="0"/>
                <w:sz w:val="16"/>
                <w:szCs w:val="16"/>
                <w:lang w:eastAsia="zh-CN"/>
              </w:rPr>
              <w:t>8</w:t>
            </w:r>
            <w:r w:rsidRPr="00902C22">
              <w:rPr>
                <w:rFonts w:ascii="Arial" w:hAnsi="Arial" w:cs="Arial"/>
                <w:snapToGrid w:val="0"/>
                <w:sz w:val="16"/>
                <w:szCs w:val="16"/>
              </w:rPr>
              <w:t>-07</w:t>
            </w:r>
          </w:p>
        </w:tc>
        <w:tc>
          <w:tcPr>
            <w:tcW w:w="800" w:type="dxa"/>
            <w:shd w:val="solid" w:color="FFFFFF" w:fill="auto"/>
          </w:tcPr>
          <w:p w:rsidR="00902C22" w:rsidRPr="00902C22" w:rsidRDefault="00902C22" w:rsidP="00902C22">
            <w:pPr>
              <w:rPr>
                <w:rFonts w:ascii="Arial" w:hAnsi="Arial" w:cs="Arial"/>
                <w:snapToGrid w:val="0"/>
                <w:sz w:val="16"/>
                <w:szCs w:val="16"/>
              </w:rPr>
            </w:pPr>
          </w:p>
        </w:tc>
        <w:tc>
          <w:tcPr>
            <w:tcW w:w="1094"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z w:val="16"/>
                <w:szCs w:val="16"/>
              </w:rPr>
            </w:pPr>
          </w:p>
        </w:tc>
        <w:tc>
          <w:tcPr>
            <w:tcW w:w="4962"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TR skeleton added as approved from S2-187199 during S2-128</w:t>
            </w:r>
          </w:p>
        </w:tc>
        <w:tc>
          <w:tcPr>
            <w:tcW w:w="708"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0.0.0</w:t>
            </w:r>
          </w:p>
        </w:tc>
      </w:tr>
      <w:tr w:rsidR="00902C22" w:rsidRPr="00902C22" w:rsidTr="00761FE1">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2018-07</w:t>
            </w:r>
          </w:p>
        </w:tc>
        <w:tc>
          <w:tcPr>
            <w:tcW w:w="800" w:type="dxa"/>
            <w:shd w:val="solid" w:color="FFFFFF" w:fill="auto"/>
          </w:tcPr>
          <w:p w:rsidR="00902C22" w:rsidRPr="00902C22" w:rsidRDefault="00902C22" w:rsidP="00902C22">
            <w:pPr>
              <w:spacing w:after="0"/>
              <w:rPr>
                <w:rFonts w:ascii="Arial" w:hAnsi="Arial"/>
                <w:snapToGrid w:val="0"/>
                <w:sz w:val="16"/>
              </w:rPr>
            </w:pP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TR Scope added from S2-187245</w:t>
            </w:r>
          </w:p>
          <w:p w:rsidR="00902C22" w:rsidRPr="00902C22" w:rsidRDefault="00902C22" w:rsidP="00902C22">
            <w:pPr>
              <w:spacing w:after="0"/>
              <w:rPr>
                <w:rFonts w:ascii="Arial" w:hAnsi="Arial"/>
                <w:snapToGrid w:val="0"/>
                <w:sz w:val="16"/>
              </w:rPr>
            </w:pPr>
            <w:r w:rsidRPr="00902C22">
              <w:rPr>
                <w:rFonts w:ascii="Arial" w:hAnsi="Arial"/>
                <w:snapToGrid w:val="0"/>
                <w:sz w:val="16"/>
              </w:rPr>
              <w:t>Annex A (informative) added from S2-187236</w:t>
            </w:r>
          </w:p>
          <w:p w:rsidR="00902C22" w:rsidRPr="00902C22" w:rsidRDefault="00902C22" w:rsidP="00902C22">
            <w:pPr>
              <w:spacing w:after="0"/>
              <w:rPr>
                <w:rFonts w:ascii="Arial" w:hAnsi="Arial"/>
                <w:snapToGrid w:val="0"/>
                <w:sz w:val="16"/>
              </w:rPr>
            </w:pPr>
            <w:r w:rsidRPr="00902C22">
              <w:rPr>
                <w:rFonts w:ascii="Arial" w:hAnsi="Arial"/>
                <w:snapToGrid w:val="0"/>
                <w:sz w:val="16"/>
              </w:rPr>
              <w:t>Annex B (informative) added from S2-187246</w:t>
            </w:r>
          </w:p>
          <w:p w:rsidR="00902C22" w:rsidRPr="00902C22" w:rsidDel="00B56CC6" w:rsidRDefault="00902C22" w:rsidP="00902C22">
            <w:pPr>
              <w:spacing w:after="0"/>
              <w:rPr>
                <w:rFonts w:ascii="Arial" w:hAnsi="Arial"/>
                <w:snapToGrid w:val="0"/>
                <w:sz w:val="16"/>
              </w:rPr>
            </w:pPr>
            <w:r w:rsidRPr="00902C22">
              <w:rPr>
                <w:rFonts w:ascii="Arial" w:hAnsi="Arial"/>
                <w:snapToGrid w:val="0"/>
                <w:sz w:val="16"/>
              </w:rPr>
              <w:t>Annex A "Change History" Renamed into "Annex C"</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0.1.0</w:t>
            </w:r>
          </w:p>
        </w:tc>
      </w:tr>
      <w:tr w:rsidR="00902C22" w:rsidRPr="00902C22" w:rsidTr="00761FE1">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2018-08</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S2#128BIS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S2 128#bis, addition of:</w:t>
            </w:r>
          </w:p>
          <w:p w:rsidR="00902C22" w:rsidRPr="00902C22" w:rsidRDefault="00902C22" w:rsidP="00902C22">
            <w:pPr>
              <w:spacing w:after="0"/>
              <w:rPr>
                <w:rFonts w:ascii="Arial" w:hAnsi="Arial"/>
                <w:snapToGrid w:val="0"/>
                <w:sz w:val="16"/>
              </w:rPr>
            </w:pPr>
            <w:r w:rsidRPr="00902C22">
              <w:rPr>
                <w:rFonts w:ascii="Arial" w:hAnsi="Arial"/>
                <w:snapToGrid w:val="0"/>
                <w:sz w:val="16"/>
              </w:rPr>
              <w:t>- Reference scenarios in Clause 4 from S2-188487</w:t>
            </w:r>
          </w:p>
          <w:p w:rsidR="00902C22" w:rsidRPr="00902C22" w:rsidRDefault="00902C22" w:rsidP="00902C22">
            <w:pPr>
              <w:spacing w:after="0"/>
              <w:rPr>
                <w:rFonts w:ascii="Arial" w:hAnsi="Arial"/>
                <w:snapToGrid w:val="0"/>
                <w:sz w:val="16"/>
              </w:rPr>
            </w:pPr>
            <w:r w:rsidRPr="00902C22">
              <w:rPr>
                <w:rFonts w:ascii="Arial" w:hAnsi="Arial"/>
                <w:snapToGrid w:val="0"/>
                <w:sz w:val="16"/>
              </w:rPr>
              <w:t>- Key issues #1, #2, and #3  in Clause 5 from S2-188488, S2-188489 and S2-188490</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0.2.0</w:t>
            </w:r>
          </w:p>
        </w:tc>
      </w:tr>
      <w:tr w:rsidR="00902C22" w:rsidRPr="00902C22" w:rsidTr="00761FE1">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2018-10</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S2 129:</w:t>
            </w:r>
          </w:p>
          <w:p w:rsidR="00902C22" w:rsidRPr="00902C22" w:rsidRDefault="00902C22" w:rsidP="00902C22">
            <w:pPr>
              <w:spacing w:after="0"/>
              <w:rPr>
                <w:rFonts w:ascii="Arial" w:hAnsi="Arial"/>
                <w:snapToGrid w:val="0"/>
                <w:sz w:val="16"/>
              </w:rPr>
            </w:pPr>
            <w:r w:rsidRPr="00902C22">
              <w:rPr>
                <w:rFonts w:ascii="Arial" w:hAnsi="Arial"/>
                <w:snapToGrid w:val="0"/>
                <w:sz w:val="16"/>
              </w:rPr>
              <w:t>- Modification of title of clause 4.2 (addition of "assumptions")</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clause 4.3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2 points to be addressed on each of the Key Issues #1 &amp; #2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with satellite access from S2-1811462</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Feedback from satellite backhaul rom from  S2-1811463</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Solution #1 on Mobility Management from S2-1811540</w:t>
            </w:r>
          </w:p>
          <w:p w:rsidR="00902C22" w:rsidRPr="00902C22" w:rsidRDefault="00902C22" w:rsidP="00902C22">
            <w:pPr>
              <w:spacing w:after="0"/>
              <w:rPr>
                <w:rFonts w:ascii="Arial" w:hAnsi="Arial"/>
                <w:snapToGrid w:val="0"/>
                <w:sz w:val="16"/>
              </w:rPr>
            </w:pP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0.3.0</w:t>
            </w:r>
          </w:p>
        </w:tc>
      </w:tr>
      <w:tr w:rsidR="00902C22" w:rsidRPr="00902C22" w:rsidTr="00761FE1">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S2 129BIS: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Editorial modifications as approved in S2-1812036 (Key issue # 4 &amp; #5 numbering, and Editor's note modification).</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S2-1812776, addition of Key Issue #6 on RAN mobility with NGSO regenerative-based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S2-1813212, addition of Key Issue #7 on Multi connectivity with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S2-1813224, Revision on Solution #1</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S2-1812780, Addition of a New solution: new RAT type satellite</w:t>
            </w:r>
          </w:p>
          <w:p w:rsidR="00902C22" w:rsidRPr="00902C22" w:rsidRDefault="00902C22" w:rsidP="00902C22">
            <w:pPr>
              <w:pStyle w:val="TAL"/>
              <w:ind w:left="244" w:hanging="244"/>
              <w:rPr>
                <w:snapToGrid w:val="0"/>
              </w:rPr>
            </w:pPr>
            <w:r w:rsidRPr="00902C22">
              <w:rPr>
                <w:snapToGrid w:val="0"/>
                <w:sz w:val="16"/>
                <w:szCs w:val="16"/>
              </w:rPr>
              <w:t>-</w:t>
            </w:r>
            <w:r w:rsidRPr="00902C22">
              <w:rPr>
                <w:snapToGrid w:val="0"/>
                <w:sz w:val="16"/>
                <w:szCs w:val="16"/>
              </w:rPr>
              <w:tab/>
              <w:t>From S2-1812781 add a solution for QoS with Satellite Backhaul by using UPF information to inform SMF about the need for QoS adaptation in case of the use of satellite connections for backhaul.</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0.4.0</w:t>
            </w:r>
          </w:p>
        </w:tc>
      </w:tr>
      <w:tr w:rsidR="00902C22" w:rsidRPr="00902C22" w:rsidTr="00761FE1">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S2-130</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S2 130:</w:t>
            </w:r>
          </w:p>
          <w:p w:rsidR="00902C22" w:rsidRPr="00902C22" w:rsidRDefault="00902C22" w:rsidP="00902C22">
            <w:pPr>
              <w:spacing w:after="0"/>
              <w:ind w:left="244" w:hanging="244"/>
            </w:pPr>
            <w:r w:rsidRPr="00902C22">
              <w:rPr>
                <w:rFonts w:ascii="Arial" w:hAnsi="Arial"/>
                <w:snapToGrid w:val="0"/>
                <w:sz w:val="16"/>
                <w:szCs w:val="16"/>
              </w:rPr>
              <w:t>- From S2-1901000, Addition of "</w:t>
            </w:r>
            <w:r w:rsidRPr="00902C22">
              <w:rPr>
                <w:lang w:eastAsia="ko-KR"/>
              </w:rPr>
              <w:t xml:space="preserve">described in </w:t>
            </w:r>
            <w:r w:rsidRPr="00902C22">
              <w:t>TR 23.793 [5]" associated to ATSSS in clause 5.7.1.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S2-1901067, Addition of new key issue #8 addressing distribution of content towards the edge has been added</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S2-1901068, Addition of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S2-1901069, Addition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0.5.0</w:t>
            </w:r>
          </w:p>
        </w:tc>
      </w:tr>
      <w:tr w:rsidR="00902C22" w:rsidRPr="00902C22" w:rsidTr="00761FE1">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2019-04</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S2-131</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S2-1902443, Addition of  new Key issue #9 on multilink with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S2-1902883, Addition of Solution #6 on Key Issue #8: Role of satellite backhaul in content distribution towards the edge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S2-1902445, Addition of clarification for solution #3 allowing to resolve two Editor's notes on the use of the PCF</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S2-1902446, Addition of Solution #7 on Idle mode mobility procedure for non-geostationary satellite access.</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0.6.0</w:t>
            </w:r>
          </w:p>
        </w:tc>
      </w:tr>
      <w:tr w:rsidR="00902C22" w:rsidRPr="00902C22" w:rsidTr="00761FE1">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S2-132</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S2 132</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S2-1903920, Key Issue #1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S2-1904022,</w:t>
            </w:r>
            <w:r w:rsidRPr="00902C22">
              <w:t xml:space="preserve"> </w:t>
            </w:r>
            <w:r w:rsidRPr="00902C22">
              <w:rPr>
                <w:rFonts w:ascii="Arial" w:hAnsi="Arial"/>
                <w:snapToGrid w:val="0"/>
                <w:sz w:val="16"/>
                <w:szCs w:val="16"/>
              </w:rPr>
              <w:t>Update to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S2-1904023, Solution evaluation of new RAT type: 'NR Sat Access'</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0.7.0</w:t>
            </w:r>
          </w:p>
        </w:tc>
      </w:tr>
      <w:tr w:rsidR="00902C22" w:rsidRPr="00902C22" w:rsidTr="00761FE1">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S2-133</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S2-1906810, Update to solution #3.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S2-1906118, Update and Evaluation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0.8.0</w:t>
            </w:r>
          </w:p>
        </w:tc>
      </w:tr>
      <w:tr w:rsidR="00902C22" w:rsidRPr="00902C22" w:rsidTr="00761FE1">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2019-07</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S2-134</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S2-1907373; Clause 3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S2-1908363; Solution for support of gNBs on NGSO satellites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S2-1908364; Global evaluation for Key Issue #5</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S2-1908369; Evaluation and conclusion for Key Issue #8</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S2-1908447; Update of RAT Type solution</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S2-1908554; Idle mode mobility for Non-GEO satellite access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S2-1908555; Update of Solution #2: Addition of New RAT type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S2-1908556; New solution - Distributed gNB for non-GEO constellations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S2-1908557; Evaluation and conclusion for Key Issue #7</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0.9.0</w:t>
            </w:r>
          </w:p>
        </w:tc>
      </w:tr>
      <w:bookmarkEnd w:id="122"/>
      <w:bookmarkEnd w:id="124"/>
      <w:bookmarkEnd w:id="125"/>
      <w:bookmarkEnd w:id="126"/>
    </w:tbl>
    <w:p w:rsidR="004302C6" w:rsidRPr="00902C22" w:rsidRDefault="004302C6" w:rsidP="00923BA9">
      <w:pPr>
        <w:rPr>
          <w:lang w:eastAsia="zh-CN"/>
        </w:rPr>
      </w:pPr>
    </w:p>
    <w:sectPr w:rsidR="004302C6" w:rsidRPr="00902C22" w:rsidSect="006E5651">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A74A7" w:rsidRDefault="008A74A7">
      <w:r>
        <w:separator/>
      </w:r>
    </w:p>
  </w:endnote>
  <w:endnote w:type="continuationSeparator" w:id="0">
    <w:p w:rsidR="008A74A7" w:rsidRDefault="008A7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2AFF" w:usb1="4000ACFF" w:usb2="00000001"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1FE1" w:rsidRDefault="00902C22">
    <w:pPr>
      <w:pStyle w:val="Footer"/>
    </w:pPr>
    <w:r>
      <w:rPr>
        <w:lang w:eastAsia="en-GB"/>
      </w:rPr>
      <mc:AlternateContent>
        <mc:Choice Requires="wps">
          <w:drawing>
            <wp:anchor distT="0" distB="0" distL="114300" distR="114300" simplePos="0" relativeHeight="25165670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61FE1" w:rsidRPr="00721A02" w:rsidRDefault="00761FE1"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ed0f4781b67e60bf1547c2c0"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761FE1" w:rsidRPr="00721A02" w:rsidRDefault="00761FE1"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1FE1" w:rsidRDefault="00902C22">
    <w:pPr>
      <w:pStyle w:val="Footer"/>
    </w:pPr>
    <w:r>
      <w:rPr>
        <w:lang w:eastAsia="en-GB"/>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21A02" w:rsidRPr="00721A02" w:rsidRDefault="00721A02"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721A02" w:rsidRPr="00721A02" w:rsidRDefault="00721A02" w:rsidP="00721A02">
                    <w:pPr>
                      <w:spacing w:after="0"/>
                      <w:rPr>
                        <w:rFonts w:ascii="Calibri" w:hAnsi="Calibri" w:cs="Calibri"/>
                        <w:color w:val="000000"/>
                        <w:sz w:val="14"/>
                      </w:rPr>
                    </w:pPr>
                  </w:p>
                </w:txbxContent>
              </v:textbox>
              <w10:wrap anchorx="page" anchory="page"/>
            </v:shape>
          </w:pict>
        </mc:Fallback>
      </mc:AlternateContent>
    </w:r>
    <w:r w:rsidR="00761FE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A74A7" w:rsidRDefault="008A74A7">
      <w:r>
        <w:separator/>
      </w:r>
    </w:p>
  </w:footnote>
  <w:footnote w:type="continuationSeparator" w:id="0">
    <w:p w:rsidR="008A74A7" w:rsidRDefault="008A74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1FE1" w:rsidRDefault="007C04F6">
    <w:pPr>
      <w:pStyle w:val="Header"/>
      <w:framePr w:wrap="auto" w:vAnchor="text" w:hAnchor="margin" w:xAlign="right" w:y="1"/>
      <w:widowControl/>
    </w:pPr>
    <w:r>
      <w:fldChar w:fldCharType="begin"/>
    </w:r>
    <w:r w:rsidR="00761FE1">
      <w:instrText xml:space="preserve"> STYLEREF ZA </w:instrText>
    </w:r>
    <w:r>
      <w:fldChar w:fldCharType="separate"/>
    </w:r>
    <w:r w:rsidR="00902C22">
      <w:t>3GPP TR 23.737 V0.9.0 (2019-07)</w:t>
    </w:r>
    <w:r>
      <w:fldChar w:fldCharType="end"/>
    </w:r>
  </w:p>
  <w:p w:rsidR="00761FE1" w:rsidRDefault="007C04F6">
    <w:pPr>
      <w:pStyle w:val="Header"/>
      <w:framePr w:wrap="auto" w:vAnchor="text" w:hAnchor="margin" w:xAlign="center" w:y="1"/>
      <w:widowControl/>
    </w:pPr>
    <w:r>
      <w:fldChar w:fldCharType="begin"/>
    </w:r>
    <w:r w:rsidR="00761FE1">
      <w:instrText xml:space="preserve"> PAGE </w:instrText>
    </w:r>
    <w:r>
      <w:fldChar w:fldCharType="separate"/>
    </w:r>
    <w:r w:rsidR="00FB3142">
      <w:t>3</w:t>
    </w:r>
    <w:r>
      <w:fldChar w:fldCharType="end"/>
    </w:r>
  </w:p>
  <w:p w:rsidR="00761FE1" w:rsidRDefault="007C04F6">
    <w:pPr>
      <w:pStyle w:val="Header"/>
      <w:framePr w:wrap="auto" w:vAnchor="text" w:hAnchor="margin" w:y="1"/>
      <w:widowControl/>
    </w:pPr>
    <w:r>
      <w:fldChar w:fldCharType="begin"/>
    </w:r>
    <w:r w:rsidR="00761FE1">
      <w:instrText xml:space="preserve"> STYLEREF ZGSM </w:instrText>
    </w:r>
    <w:r>
      <w:fldChar w:fldCharType="separate"/>
    </w:r>
    <w:r w:rsidR="00902C22">
      <w:t>Release 16</w:t>
    </w:r>
    <w:r>
      <w:fldChar w:fldCharType="end"/>
    </w:r>
  </w:p>
  <w:p w:rsidR="00761FE1" w:rsidRDefault="00761F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10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2191D"/>
    <w:rsid w:val="000266A0"/>
    <w:rsid w:val="00031C1D"/>
    <w:rsid w:val="00035EC0"/>
    <w:rsid w:val="0004262F"/>
    <w:rsid w:val="0005279F"/>
    <w:rsid w:val="000528C0"/>
    <w:rsid w:val="00055613"/>
    <w:rsid w:val="00056AAD"/>
    <w:rsid w:val="00060054"/>
    <w:rsid w:val="00060C49"/>
    <w:rsid w:val="00065747"/>
    <w:rsid w:val="00073D1B"/>
    <w:rsid w:val="0007677E"/>
    <w:rsid w:val="00082679"/>
    <w:rsid w:val="0008270B"/>
    <w:rsid w:val="0009002F"/>
    <w:rsid w:val="00093E7E"/>
    <w:rsid w:val="00095749"/>
    <w:rsid w:val="00096824"/>
    <w:rsid w:val="000976F9"/>
    <w:rsid w:val="000A7129"/>
    <w:rsid w:val="000A7444"/>
    <w:rsid w:val="000A7AD5"/>
    <w:rsid w:val="000B7A3E"/>
    <w:rsid w:val="000C1C11"/>
    <w:rsid w:val="000C4F3B"/>
    <w:rsid w:val="000C6218"/>
    <w:rsid w:val="000D6CFC"/>
    <w:rsid w:val="000E255C"/>
    <w:rsid w:val="000E510E"/>
    <w:rsid w:val="000F760F"/>
    <w:rsid w:val="0013290F"/>
    <w:rsid w:val="00143404"/>
    <w:rsid w:val="00151F92"/>
    <w:rsid w:val="00153528"/>
    <w:rsid w:val="00172ACA"/>
    <w:rsid w:val="00177263"/>
    <w:rsid w:val="00185FB7"/>
    <w:rsid w:val="0019336F"/>
    <w:rsid w:val="0019404D"/>
    <w:rsid w:val="001A08AA"/>
    <w:rsid w:val="001A3120"/>
    <w:rsid w:val="001A356D"/>
    <w:rsid w:val="001A6EB4"/>
    <w:rsid w:val="001C3AD3"/>
    <w:rsid w:val="001C5473"/>
    <w:rsid w:val="001C69E5"/>
    <w:rsid w:val="001D541F"/>
    <w:rsid w:val="001D7258"/>
    <w:rsid w:val="001F12B8"/>
    <w:rsid w:val="001F6984"/>
    <w:rsid w:val="00207886"/>
    <w:rsid w:val="00207B00"/>
    <w:rsid w:val="002110CD"/>
    <w:rsid w:val="00212373"/>
    <w:rsid w:val="002138EA"/>
    <w:rsid w:val="00214FBD"/>
    <w:rsid w:val="0022239A"/>
    <w:rsid w:val="00222897"/>
    <w:rsid w:val="0023226E"/>
    <w:rsid w:val="00235394"/>
    <w:rsid w:val="00242C6C"/>
    <w:rsid w:val="002439C6"/>
    <w:rsid w:val="00255E45"/>
    <w:rsid w:val="0026179F"/>
    <w:rsid w:val="00262AED"/>
    <w:rsid w:val="002631FF"/>
    <w:rsid w:val="002647BD"/>
    <w:rsid w:val="00274E1A"/>
    <w:rsid w:val="002757AF"/>
    <w:rsid w:val="0027660E"/>
    <w:rsid w:val="00282213"/>
    <w:rsid w:val="002855DC"/>
    <w:rsid w:val="002944F9"/>
    <w:rsid w:val="002A2E2F"/>
    <w:rsid w:val="002D0B7C"/>
    <w:rsid w:val="002F1316"/>
    <w:rsid w:val="002F32D0"/>
    <w:rsid w:val="002F4093"/>
    <w:rsid w:val="00304C48"/>
    <w:rsid w:val="00312A06"/>
    <w:rsid w:val="00313476"/>
    <w:rsid w:val="003249ED"/>
    <w:rsid w:val="0032559D"/>
    <w:rsid w:val="00336C01"/>
    <w:rsid w:val="003522EC"/>
    <w:rsid w:val="003653F3"/>
    <w:rsid w:val="00367724"/>
    <w:rsid w:val="00374459"/>
    <w:rsid w:val="003924FC"/>
    <w:rsid w:val="0039310F"/>
    <w:rsid w:val="00397230"/>
    <w:rsid w:val="003A2E92"/>
    <w:rsid w:val="003B1459"/>
    <w:rsid w:val="003B17DE"/>
    <w:rsid w:val="003D7674"/>
    <w:rsid w:val="003E1F8E"/>
    <w:rsid w:val="003E3071"/>
    <w:rsid w:val="003F04A0"/>
    <w:rsid w:val="003F5EC6"/>
    <w:rsid w:val="004020D7"/>
    <w:rsid w:val="00406444"/>
    <w:rsid w:val="00427F6B"/>
    <w:rsid w:val="004302C6"/>
    <w:rsid w:val="00444225"/>
    <w:rsid w:val="00445E1D"/>
    <w:rsid w:val="004537E4"/>
    <w:rsid w:val="004707E0"/>
    <w:rsid w:val="0048571D"/>
    <w:rsid w:val="004857B4"/>
    <w:rsid w:val="00485A20"/>
    <w:rsid w:val="00491606"/>
    <w:rsid w:val="004A17C7"/>
    <w:rsid w:val="004A1E26"/>
    <w:rsid w:val="004B4DB3"/>
    <w:rsid w:val="004C234E"/>
    <w:rsid w:val="004D0D99"/>
    <w:rsid w:val="004D76D0"/>
    <w:rsid w:val="004E0898"/>
    <w:rsid w:val="004E5CBC"/>
    <w:rsid w:val="004F2ACA"/>
    <w:rsid w:val="004F6C8D"/>
    <w:rsid w:val="004F7A3D"/>
    <w:rsid w:val="00505BFA"/>
    <w:rsid w:val="005079B9"/>
    <w:rsid w:val="005103F7"/>
    <w:rsid w:val="00516406"/>
    <w:rsid w:val="005226B8"/>
    <w:rsid w:val="00545C3E"/>
    <w:rsid w:val="00545D73"/>
    <w:rsid w:val="00557FAB"/>
    <w:rsid w:val="00565795"/>
    <w:rsid w:val="005805B1"/>
    <w:rsid w:val="00580FE0"/>
    <w:rsid w:val="00590C49"/>
    <w:rsid w:val="005B25D0"/>
    <w:rsid w:val="005B30AB"/>
    <w:rsid w:val="005B60D4"/>
    <w:rsid w:val="005B6869"/>
    <w:rsid w:val="005C0087"/>
    <w:rsid w:val="005C0C41"/>
    <w:rsid w:val="005D3E2E"/>
    <w:rsid w:val="005D3FD8"/>
    <w:rsid w:val="005D6BD9"/>
    <w:rsid w:val="005E03CE"/>
    <w:rsid w:val="005E5A8E"/>
    <w:rsid w:val="00601632"/>
    <w:rsid w:val="00607C4E"/>
    <w:rsid w:val="00610D4E"/>
    <w:rsid w:val="00615EB2"/>
    <w:rsid w:val="00617177"/>
    <w:rsid w:val="006228E0"/>
    <w:rsid w:val="00630F5C"/>
    <w:rsid w:val="006340FC"/>
    <w:rsid w:val="00636210"/>
    <w:rsid w:val="00647546"/>
    <w:rsid w:val="0065485E"/>
    <w:rsid w:val="00662025"/>
    <w:rsid w:val="0066304D"/>
    <w:rsid w:val="00663279"/>
    <w:rsid w:val="0066494B"/>
    <w:rsid w:val="006666AB"/>
    <w:rsid w:val="00670764"/>
    <w:rsid w:val="0068168D"/>
    <w:rsid w:val="006818DB"/>
    <w:rsid w:val="006B0D17"/>
    <w:rsid w:val="006B37A7"/>
    <w:rsid w:val="006B4818"/>
    <w:rsid w:val="006B6C8A"/>
    <w:rsid w:val="006C0740"/>
    <w:rsid w:val="006D4032"/>
    <w:rsid w:val="006D53CF"/>
    <w:rsid w:val="006E1758"/>
    <w:rsid w:val="006E5651"/>
    <w:rsid w:val="006E5F8D"/>
    <w:rsid w:val="006F479F"/>
    <w:rsid w:val="00702318"/>
    <w:rsid w:val="007049D5"/>
    <w:rsid w:val="0070646B"/>
    <w:rsid w:val="00721A02"/>
    <w:rsid w:val="007349E7"/>
    <w:rsid w:val="00736D9D"/>
    <w:rsid w:val="007575F1"/>
    <w:rsid w:val="00761DAE"/>
    <w:rsid w:val="00761FE1"/>
    <w:rsid w:val="0077136C"/>
    <w:rsid w:val="00772D66"/>
    <w:rsid w:val="0078553D"/>
    <w:rsid w:val="00796A46"/>
    <w:rsid w:val="007A2C94"/>
    <w:rsid w:val="007B253D"/>
    <w:rsid w:val="007C04F6"/>
    <w:rsid w:val="007C4BFA"/>
    <w:rsid w:val="007C751E"/>
    <w:rsid w:val="007E0040"/>
    <w:rsid w:val="007E2167"/>
    <w:rsid w:val="007F0E1E"/>
    <w:rsid w:val="007F2168"/>
    <w:rsid w:val="007F62EA"/>
    <w:rsid w:val="00815654"/>
    <w:rsid w:val="008311A7"/>
    <w:rsid w:val="00833D20"/>
    <w:rsid w:val="00852660"/>
    <w:rsid w:val="00852D54"/>
    <w:rsid w:val="008556E4"/>
    <w:rsid w:val="00866DFC"/>
    <w:rsid w:val="008745F2"/>
    <w:rsid w:val="0088669E"/>
    <w:rsid w:val="00891327"/>
    <w:rsid w:val="008A500B"/>
    <w:rsid w:val="008A74A7"/>
    <w:rsid w:val="008B0217"/>
    <w:rsid w:val="008B2B01"/>
    <w:rsid w:val="008C60E9"/>
    <w:rsid w:val="008E5D98"/>
    <w:rsid w:val="008E5DF7"/>
    <w:rsid w:val="008E6002"/>
    <w:rsid w:val="008F6E31"/>
    <w:rsid w:val="00902C22"/>
    <w:rsid w:val="0092072B"/>
    <w:rsid w:val="00923BA9"/>
    <w:rsid w:val="00923EB5"/>
    <w:rsid w:val="009266BB"/>
    <w:rsid w:val="00932489"/>
    <w:rsid w:val="00941667"/>
    <w:rsid w:val="009521B9"/>
    <w:rsid w:val="00957378"/>
    <w:rsid w:val="00962323"/>
    <w:rsid w:val="009641DE"/>
    <w:rsid w:val="00971590"/>
    <w:rsid w:val="009731AB"/>
    <w:rsid w:val="009811CF"/>
    <w:rsid w:val="00981CB1"/>
    <w:rsid w:val="00983910"/>
    <w:rsid w:val="00985DF7"/>
    <w:rsid w:val="009923B8"/>
    <w:rsid w:val="009A17DB"/>
    <w:rsid w:val="009A2004"/>
    <w:rsid w:val="009A25F1"/>
    <w:rsid w:val="009C0727"/>
    <w:rsid w:val="009C22CE"/>
    <w:rsid w:val="009C3C3B"/>
    <w:rsid w:val="009D515A"/>
    <w:rsid w:val="009D7937"/>
    <w:rsid w:val="009E0372"/>
    <w:rsid w:val="009E126C"/>
    <w:rsid w:val="009E3AAC"/>
    <w:rsid w:val="009E5B32"/>
    <w:rsid w:val="009F0039"/>
    <w:rsid w:val="009F3ED2"/>
    <w:rsid w:val="009F6D25"/>
    <w:rsid w:val="00A12311"/>
    <w:rsid w:val="00A12ED5"/>
    <w:rsid w:val="00A1472E"/>
    <w:rsid w:val="00A16D50"/>
    <w:rsid w:val="00A17573"/>
    <w:rsid w:val="00A20628"/>
    <w:rsid w:val="00A24270"/>
    <w:rsid w:val="00A327AD"/>
    <w:rsid w:val="00A32A14"/>
    <w:rsid w:val="00A3741B"/>
    <w:rsid w:val="00A442CD"/>
    <w:rsid w:val="00A54B09"/>
    <w:rsid w:val="00A72864"/>
    <w:rsid w:val="00A81B15"/>
    <w:rsid w:val="00A85DBC"/>
    <w:rsid w:val="00A900C6"/>
    <w:rsid w:val="00AA019E"/>
    <w:rsid w:val="00AB3F85"/>
    <w:rsid w:val="00AB4FC8"/>
    <w:rsid w:val="00AC2FE6"/>
    <w:rsid w:val="00AD4122"/>
    <w:rsid w:val="00AF6FF7"/>
    <w:rsid w:val="00B11B50"/>
    <w:rsid w:val="00B12D2D"/>
    <w:rsid w:val="00B24E41"/>
    <w:rsid w:val="00B31CA7"/>
    <w:rsid w:val="00B413C1"/>
    <w:rsid w:val="00B441E3"/>
    <w:rsid w:val="00B4502B"/>
    <w:rsid w:val="00B65997"/>
    <w:rsid w:val="00B76290"/>
    <w:rsid w:val="00B77712"/>
    <w:rsid w:val="00B806B5"/>
    <w:rsid w:val="00B83936"/>
    <w:rsid w:val="00B8446C"/>
    <w:rsid w:val="00B9297C"/>
    <w:rsid w:val="00B96B87"/>
    <w:rsid w:val="00BA7AA3"/>
    <w:rsid w:val="00BB1626"/>
    <w:rsid w:val="00BB30C4"/>
    <w:rsid w:val="00BB709B"/>
    <w:rsid w:val="00BC0FF3"/>
    <w:rsid w:val="00BC386C"/>
    <w:rsid w:val="00BF4FAD"/>
    <w:rsid w:val="00BF65EA"/>
    <w:rsid w:val="00C01550"/>
    <w:rsid w:val="00C061A5"/>
    <w:rsid w:val="00C11B89"/>
    <w:rsid w:val="00C139D8"/>
    <w:rsid w:val="00C17D2A"/>
    <w:rsid w:val="00C2344C"/>
    <w:rsid w:val="00C4602A"/>
    <w:rsid w:val="00C46CB9"/>
    <w:rsid w:val="00C72971"/>
    <w:rsid w:val="00C950E1"/>
    <w:rsid w:val="00C97EAD"/>
    <w:rsid w:val="00CA1854"/>
    <w:rsid w:val="00CF4962"/>
    <w:rsid w:val="00D255A0"/>
    <w:rsid w:val="00D3206C"/>
    <w:rsid w:val="00D36146"/>
    <w:rsid w:val="00D44DE0"/>
    <w:rsid w:val="00D520E4"/>
    <w:rsid w:val="00D57DFA"/>
    <w:rsid w:val="00D757CF"/>
    <w:rsid w:val="00D968AA"/>
    <w:rsid w:val="00DA49CD"/>
    <w:rsid w:val="00DA5FB9"/>
    <w:rsid w:val="00DB0F2D"/>
    <w:rsid w:val="00DB2C6D"/>
    <w:rsid w:val="00DB3C8F"/>
    <w:rsid w:val="00DB3FE6"/>
    <w:rsid w:val="00DC0F29"/>
    <w:rsid w:val="00DC2C67"/>
    <w:rsid w:val="00DD0C2C"/>
    <w:rsid w:val="00DD1DD1"/>
    <w:rsid w:val="00DF0625"/>
    <w:rsid w:val="00E017B5"/>
    <w:rsid w:val="00E06EE9"/>
    <w:rsid w:val="00E102EB"/>
    <w:rsid w:val="00E14E23"/>
    <w:rsid w:val="00E22964"/>
    <w:rsid w:val="00E241B8"/>
    <w:rsid w:val="00E33D1D"/>
    <w:rsid w:val="00E5003A"/>
    <w:rsid w:val="00E55ABC"/>
    <w:rsid w:val="00E57B74"/>
    <w:rsid w:val="00E82357"/>
    <w:rsid w:val="00E83370"/>
    <w:rsid w:val="00E8629F"/>
    <w:rsid w:val="00E911D8"/>
    <w:rsid w:val="00E9763E"/>
    <w:rsid w:val="00EA3C24"/>
    <w:rsid w:val="00EA72BB"/>
    <w:rsid w:val="00EB68D6"/>
    <w:rsid w:val="00ED68BA"/>
    <w:rsid w:val="00EF25A2"/>
    <w:rsid w:val="00F072D8"/>
    <w:rsid w:val="00F11EE8"/>
    <w:rsid w:val="00F25C96"/>
    <w:rsid w:val="00F31EE9"/>
    <w:rsid w:val="00F3762D"/>
    <w:rsid w:val="00F444BA"/>
    <w:rsid w:val="00F56A92"/>
    <w:rsid w:val="00F63560"/>
    <w:rsid w:val="00F65071"/>
    <w:rsid w:val="00F81411"/>
    <w:rsid w:val="00F819C6"/>
    <w:rsid w:val="00F8280B"/>
    <w:rsid w:val="00F84624"/>
    <w:rsid w:val="00F854BD"/>
    <w:rsid w:val="00F93B5B"/>
    <w:rsid w:val="00FA521E"/>
    <w:rsid w:val="00FB16E5"/>
    <w:rsid w:val="00FB3142"/>
    <w:rsid w:val="00FB5B8C"/>
    <w:rsid w:val="00FC051F"/>
    <w:rsid w:val="00FC6AFD"/>
    <w:rsid w:val="00FE47D0"/>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01"/>
    <o:shapelayout v:ext="edit">
      <o:idmap v:ext="edit" data="1"/>
    </o:shapelayout>
  </w:shapeDefaults>
  <w:decimalSymbol w:val="."/>
  <w:listSeparator w:val=","/>
  <w14:docId w14:val="46B234E3"/>
  <w15:docId w15:val="{07978549-EBAE-4540-9F4D-5F197C76FD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6E5651"/>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A24270"/>
    <w:rPr>
      <w:color w:val="FF0000"/>
      <w:lang w:val="en-GB"/>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character" w:customStyle="1" w:styleId="TFZchn">
    <w:name w:val="TF Zchn"/>
    <w:rsid w:val="00902C22"/>
    <w:rPr>
      <w:rFonts w:ascii="Arial" w:hAnsi="Arial"/>
      <w:b/>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oleObject" Target="embeddings/oleObject8.bin"/><Relationship Id="rId42" Type="http://schemas.openxmlformats.org/officeDocument/2006/relationships/image" Target="media/image17.emf"/><Relationship Id="rId47" Type="http://schemas.openxmlformats.org/officeDocument/2006/relationships/image" Target="media/image20.jpeg"/><Relationship Id="rId50" Type="http://schemas.openxmlformats.org/officeDocument/2006/relationships/image" Target="media/image23.emf"/><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5.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oleObject" Target="embeddings/oleObject7.bin"/><Relationship Id="rId37" Type="http://schemas.openxmlformats.org/officeDocument/2006/relationships/oleObject" Target="embeddings/oleObject9.bin"/><Relationship Id="rId40" Type="http://schemas.openxmlformats.org/officeDocument/2006/relationships/image" Target="media/image16.emf"/><Relationship Id="rId45" Type="http://schemas.openxmlformats.org/officeDocument/2006/relationships/package" Target="embeddings/Microsoft_Visio_Drawing1.vsdx"/><Relationship Id="rId53" Type="http://schemas.openxmlformats.org/officeDocument/2006/relationships/image" Target="media/image25.emf"/><Relationship Id="rId58" Type="http://schemas.openxmlformats.org/officeDocument/2006/relationships/oleObject" Target="embeddings/oleObject14.bin"/><Relationship Id="rId66"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oleObject" Target="embeddings/Microsoft_Visio_2003-2010_Drawing4.vsd"/><Relationship Id="rId49" Type="http://schemas.openxmlformats.org/officeDocument/2006/relationships/image" Target="media/image22.png"/><Relationship Id="rId57" Type="http://schemas.openxmlformats.org/officeDocument/2006/relationships/image" Target="media/image27.emf"/><Relationship Id="rId61" Type="http://schemas.openxmlformats.org/officeDocument/2006/relationships/image" Target="media/image29.emf"/><Relationship Id="rId10" Type="http://schemas.openxmlformats.org/officeDocument/2006/relationships/image" Target="media/image2.png"/><Relationship Id="rId19" Type="http://schemas.openxmlformats.org/officeDocument/2006/relationships/oleObject" Target="embeddings/Microsoft_Visio_2003-2010_Drawing3.vsd"/><Relationship Id="rId31" Type="http://schemas.openxmlformats.org/officeDocument/2006/relationships/oleObject" Target="embeddings/oleObject6.bin"/><Relationship Id="rId44" Type="http://schemas.openxmlformats.org/officeDocument/2006/relationships/image" Target="media/image18.emf"/><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image" Target="media/image14.emf"/><Relationship Id="rId43" Type="http://schemas.openxmlformats.org/officeDocument/2006/relationships/oleObject" Target="embeddings/Microsoft_Visio_2003-2010_Drawing5.vsd"/><Relationship Id="rId48" Type="http://schemas.openxmlformats.org/officeDocument/2006/relationships/image" Target="media/image21.jpeg"/><Relationship Id="rId56" Type="http://schemas.openxmlformats.org/officeDocument/2006/relationships/oleObject" Target="embeddings/oleObject13.bin"/><Relationship Id="rId64" Type="http://schemas.openxmlformats.org/officeDocument/2006/relationships/oleObject" Target="embeddings/oleObject17.bin"/><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oleObject3.bin"/><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image" Target="media/image19.jpeg"/><Relationship Id="rId59" Type="http://schemas.openxmlformats.org/officeDocument/2006/relationships/image" Target="media/image28.emf"/><Relationship Id="rId67"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vsdx"/><Relationship Id="rId54" Type="http://schemas.openxmlformats.org/officeDocument/2006/relationships/oleObject" Target="embeddings/oleObject12.bin"/><Relationship Id="rId62" Type="http://schemas.openxmlformats.org/officeDocument/2006/relationships/oleObject" Target="embeddings/oleObject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A66C3E-9BD5-4430-A9AA-1B5BA25AF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Pages>
  <Words>15776</Words>
  <Characters>81092</Characters>
  <Application>Microsoft Office Word</Application>
  <DocSecurity>0</DocSecurity>
  <Lines>1501</Lines>
  <Paragraphs>940</Paragraphs>
  <ScaleCrop>false</ScaleCrop>
  <HeadingPairs>
    <vt:vector size="6" baseType="variant">
      <vt:variant>
        <vt:lpstr>Title</vt:lpstr>
      </vt:variant>
      <vt:variant>
        <vt:i4>1</vt:i4>
      </vt:variant>
      <vt:variant>
        <vt:lpstr>Headings</vt:lpstr>
      </vt:variant>
      <vt:variant>
        <vt:i4>38</vt:i4>
      </vt:variant>
      <vt:variant>
        <vt:lpstr>标题</vt:lpstr>
      </vt:variant>
      <vt:variant>
        <vt:i4>100</vt:i4>
      </vt:variant>
    </vt:vector>
  </HeadingPairs>
  <TitlesOfParts>
    <vt:vector size="139" baseType="lpstr">
      <vt:lpstr>3GPP TR 23.736</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End user service availability greater than the availability of </vt:lpstr>
      <vt:lpstr>    5.2 	Key Issue 2: RAN initiated recovery of GBR service following temporary loss</vt:lpstr>
      <vt:lpstr>    5.3	Key Issue #3: Supporting low latency and high reliability during handover</vt:lpstr>
      <vt:lpstr>        5.3.1	General description</vt:lpstr>
      <vt:lpstr>    5.X	Key Issue X: &lt;Key Issue Title&gt;</vt:lpstr>
      <vt:lpstr>        5.X.1	Description</vt:lpstr>
      <vt:lpstr>6	Solutions</vt:lpstr>
      <vt:lpstr>    6.1	Solution #1: Use of Duplicated Networks to provide high availability</vt:lpstr>
      <vt:lpstr>        6.1.1	Introduction</vt:lpstr>
      <vt:lpstr>        6.1.2	Functional Description</vt:lpstr>
      <vt:lpstr>        6.1.3	Procedures</vt:lpstr>
      <vt:lpstr>        6.1.4	Impacts on existing entities and interfaces</vt:lpstr>
      <vt:lpstr>        6.1.5	Evaluation</vt:lpstr>
      <vt:lpstr>    6.2	Solution #2: RAN Notification based recovery of GBR service following tempor</vt:lpstr>
      <vt:lpstr>        6.2.1	Introduction</vt:lpstr>
      <vt:lpstr>        6.2.2	Functional Description</vt:lpstr>
      <vt:lpstr>        6.2.3	Procedures</vt:lpstr>
      <vt:lpstr>        6.2.4	Impacts on existing entities and interfaces</vt:lpstr>
      <vt:lpstr>        6.2.5	Evaluation</vt:lpstr>
      <vt:lpstr>    6.X	Solution #X: &lt;Solution Title&gt;</vt:lpstr>
      <vt:lpstr>        6.X.1	Introduction</vt:lpstr>
      <vt:lpstr>        6.X.2	Functional Description</vt:lpstr>
      <vt:lpstr>        6.X.3	Procedures</vt:lpstr>
      <vt:lpstr>        6.X.4	Impacts on existing entities and interfaces</vt:lpstr>
      <vt:lpstr>        6.X.5	Evaluation</vt:lpstr>
      <vt:lpstr>7	Evaluation</vt:lpstr>
      <vt:lpstr>8	Conclusions</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95928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16)</dc:subject>
  <dc:creator>MCC Support</dc:creator>
  <cp:keywords>3GPP, 5G, Architecture, Latency, Mobility</cp:keywords>
  <dc:description/>
  <cp:lastModifiedBy>MCC changes</cp:lastModifiedBy>
  <cp:revision>2</cp:revision>
  <dcterms:created xsi:type="dcterms:W3CDTF">2019-07-15T17:26:00Z</dcterms:created>
  <dcterms:modified xsi:type="dcterms:W3CDTF">2019-07-15T17:26:00Z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